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93" w:rsidRPr="00B072F4" w:rsidRDefault="00F20B93" w:rsidP="00C7233B">
      <w:pPr>
        <w:ind w:left="5529"/>
        <w:jc w:val="center"/>
        <w:rPr>
          <w:color w:val="C00000"/>
          <w:sz w:val="28"/>
          <w:szCs w:val="28"/>
        </w:rPr>
      </w:pPr>
      <w:r w:rsidRPr="00B072F4">
        <w:rPr>
          <w:color w:val="C00000"/>
          <w:sz w:val="28"/>
          <w:szCs w:val="28"/>
        </w:rPr>
        <w:t>ОБРАЗЕЦ</w:t>
      </w:r>
    </w:p>
    <w:p w:rsidR="00F20B93" w:rsidRDefault="00F20B93" w:rsidP="000D504C">
      <w:pPr>
        <w:ind w:left="5103"/>
        <w:jc w:val="center"/>
        <w:rPr>
          <w:sz w:val="28"/>
          <w:szCs w:val="28"/>
        </w:rPr>
      </w:pPr>
    </w:p>
    <w:p w:rsidR="00F20B93" w:rsidRDefault="00F20B93" w:rsidP="000D504C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Компетентному органу</w:t>
      </w:r>
    </w:p>
    <w:p w:rsidR="00F20B93" w:rsidRDefault="00F20B93" w:rsidP="000D504C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Грузии </w:t>
      </w:r>
    </w:p>
    <w:p w:rsidR="00F20B93" w:rsidRDefault="00F20B93" w:rsidP="000D504C">
      <w:pPr>
        <w:jc w:val="right"/>
        <w:rPr>
          <w:sz w:val="28"/>
          <w:szCs w:val="28"/>
        </w:rPr>
      </w:pPr>
    </w:p>
    <w:p w:rsidR="00F20B93" w:rsidRDefault="00F20B93" w:rsidP="000D504C">
      <w:pPr>
        <w:spacing w:before="36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ПО ИСТРЕБОВАНИЮ ДОКУМЕНТА</w:t>
      </w:r>
      <w:r>
        <w:rPr>
          <w:sz w:val="28"/>
          <w:szCs w:val="28"/>
        </w:rPr>
        <w:br/>
        <w:t>С ТЕРРИТОРИИ ИНОСТРАННОГО ГОСУДАРСТВА</w:t>
      </w:r>
    </w:p>
    <w:p w:rsidR="00F20B93" w:rsidRDefault="00F20B93" w:rsidP="000D504C">
      <w:pPr>
        <w:jc w:val="center"/>
        <w:rPr>
          <w:sz w:val="24"/>
          <w:szCs w:val="24"/>
        </w:rPr>
      </w:pPr>
    </w:p>
    <w:p w:rsidR="00F20B93" w:rsidRDefault="00F20B93" w:rsidP="000D504C">
      <w:pPr>
        <w:jc w:val="center"/>
        <w:rPr>
          <w:sz w:val="24"/>
          <w:szCs w:val="24"/>
        </w:rPr>
      </w:pPr>
      <w:r>
        <w:rPr>
          <w:sz w:val="24"/>
          <w:szCs w:val="24"/>
        </w:rPr>
        <w:t>Заполняется на каждый документ отдельно.</w:t>
      </w:r>
    </w:p>
    <w:p w:rsidR="00F20B93" w:rsidRDefault="00F20B93" w:rsidP="000D504C">
      <w:pPr>
        <w:spacing w:after="360"/>
        <w:jc w:val="center"/>
        <w:rPr>
          <w:sz w:val="24"/>
          <w:szCs w:val="24"/>
        </w:rPr>
      </w:pPr>
      <w:r>
        <w:rPr>
          <w:sz w:val="24"/>
          <w:szCs w:val="24"/>
        </w:rPr>
        <w:t>Ответы на вопросы следует давать полные и точные.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593"/>
        <w:gridCol w:w="255"/>
        <w:gridCol w:w="5103"/>
      </w:tblGrid>
      <w:tr w:rsidR="00F20B93" w:rsidTr="000D504C">
        <w:tc>
          <w:tcPr>
            <w:tcW w:w="4848" w:type="dxa"/>
            <w:gridSpan w:val="2"/>
            <w:vAlign w:val="center"/>
          </w:tcPr>
          <w:p w:rsidR="00F20B93" w:rsidRDefault="00F20B9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</w:t>
            </w:r>
          </w:p>
        </w:tc>
        <w:tc>
          <w:tcPr>
            <w:tcW w:w="5103" w:type="dxa"/>
            <w:vAlign w:val="center"/>
          </w:tcPr>
          <w:p w:rsidR="00F20B93" w:rsidRDefault="00F20B9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</w:t>
            </w: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Фамилия, имя и отчество лица, чей документ истребуется (укажите фамилию по-русски и на иностранном языке, как она писалась за границей. Если фамилии, а также собственно имя и (или) отчество менялись – укажите сведения об изменениях)</w:t>
            </w:r>
          </w:p>
        </w:tc>
        <w:tc>
          <w:tcPr>
            <w:tcW w:w="5103" w:type="dxa"/>
          </w:tcPr>
          <w:p w:rsidR="00F20B93" w:rsidRDefault="00F20B93" w:rsidP="00622A57">
            <w:pPr>
              <w:spacing w:before="120"/>
              <w:ind w:left="57" w:right="57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Николаева Ирина Александровна (фамилия Николаева изменена на Шляхову на основании свидетельства о заключении брака серии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РК          № 000000, выданного 19.</w:t>
            </w:r>
            <w:r w:rsidRPr="00622A57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.2015 отделом ЗАГС г. Элисты)</w:t>
            </w: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Год, месяц, число и место рождения лица, чей документ истребуется (укажите область, район, город, деревню, поселок)</w:t>
            </w:r>
          </w:p>
        </w:tc>
        <w:tc>
          <w:tcPr>
            <w:tcW w:w="5103" w:type="dxa"/>
          </w:tcPr>
          <w:p w:rsidR="00F20B93" w:rsidRDefault="00F20B93" w:rsidP="00F50AFB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1970, 03, 17, район </w:t>
            </w:r>
            <w:r w:rsidRPr="00F50AFB">
              <w:rPr>
                <w:sz w:val="24"/>
                <w:szCs w:val="24"/>
              </w:rPr>
              <w:t>Исани-Самгори</w:t>
            </w:r>
            <w:r>
              <w:rPr>
                <w:sz w:val="24"/>
                <w:szCs w:val="24"/>
              </w:rPr>
              <w:t>, город Тбилиси, Грузия</w:t>
            </w: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Гражданство (если гражданство менялось – укажите их все)</w:t>
            </w:r>
          </w:p>
        </w:tc>
        <w:tc>
          <w:tcPr>
            <w:tcW w:w="5103" w:type="dxa"/>
          </w:tcPr>
          <w:p w:rsidR="00F20B93" w:rsidRDefault="00F20B93" w:rsidP="006E5331">
            <w:pPr>
              <w:spacing w:before="120"/>
              <w:ind w:left="57" w:right="57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Гражданка Российской Федерации</w:t>
            </w:r>
          </w:p>
        </w:tc>
      </w:tr>
      <w:tr w:rsidR="00F20B93" w:rsidTr="000D504C">
        <w:tc>
          <w:tcPr>
            <w:tcW w:w="4848" w:type="dxa"/>
            <w:gridSpan w:val="2"/>
            <w:tcBorders>
              <w:bottom w:val="nil"/>
            </w:tcBorders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Национальность (указывается по желанию)</w:t>
            </w:r>
          </w:p>
        </w:tc>
        <w:tc>
          <w:tcPr>
            <w:tcW w:w="5103" w:type="dxa"/>
            <w:tcBorders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</w:t>
            </w:r>
          </w:p>
        </w:tc>
      </w:tr>
      <w:tr w:rsidR="00F20B93" w:rsidTr="000D504C">
        <w:tc>
          <w:tcPr>
            <w:tcW w:w="4848" w:type="dxa"/>
            <w:gridSpan w:val="2"/>
            <w:tcBorders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Какой документ истребуется:</w:t>
            </w:r>
          </w:p>
        </w:tc>
        <w:tc>
          <w:tcPr>
            <w:tcW w:w="5103" w:type="dxa"/>
            <w:tcBorders>
              <w:bottom w:val="nil"/>
            </w:tcBorders>
          </w:tcPr>
          <w:p w:rsidR="00F20B93" w:rsidRDefault="00F20B93" w:rsidP="006E5331">
            <w:pPr>
              <w:spacing w:before="120"/>
              <w:ind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 если истребуется документ о рождении, браке, разводе, смерти или другой документ о регистрации акта гражданского состояния, то укажите точное место и дату регистрации рождения, брака, развода, смерти или другого акта гражданского состояния, дату и номер записи акта гражданского состояния (если известен), а также фамилии, имена и отчества родителей при истребовании документа о рождении;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 если истребуется документ об образовании – укажите название и адрес образовательного учреждения, дату поступления и окончания;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 если истребуется документ о стаже работы и/или заработной плате – укажите название и адрес организации; время работы и в качестве кого работали. Если работали у частных лиц – укажите фамилию, имя, отчество и адрес работодателя (приложите копии листов трудовой книжки);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20B93" w:rsidRDefault="00F20B93" w:rsidP="006E5331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Справка о работе на Батумском Трансформаторном заводе в должности бухгалтера за период с 01.04.1995 по 14.08.2003. завод находился по адресу: ул. мира, д. </w:t>
            </w:r>
            <w:smartTag w:uri="urn:schemas-microsoft-com:office:smarttags" w:element="metricconverter">
              <w:smartTagPr>
                <w:attr w:name="ProductID" w:val="12, г"/>
              </w:smartTagPr>
              <w:r>
                <w:rPr>
                  <w:sz w:val="24"/>
                  <w:szCs w:val="24"/>
                </w:rPr>
                <w:t>12, г</w:t>
              </w:r>
            </w:smartTag>
            <w:r>
              <w:rPr>
                <w:sz w:val="24"/>
                <w:szCs w:val="24"/>
              </w:rPr>
              <w:t>. Батуми, Грузия.</w:t>
            </w:r>
          </w:p>
        </w:tc>
      </w:tr>
      <w:tr w:rsidR="00F20B93" w:rsidTr="000D504C">
        <w:tc>
          <w:tcPr>
            <w:tcW w:w="4848" w:type="dxa"/>
            <w:gridSpan w:val="2"/>
            <w:tcBorders>
              <w:top w:val="nil"/>
              <w:bottom w:val="nil"/>
            </w:tcBorders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 если истребуется документ о пенсии, назначенной за границей, – укажите, когда, за что и какая организация назначила пенсию; какая организация и когда выплатила пенсию в последний раз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  <w:tcBorders>
              <w:top w:val="nil"/>
            </w:tcBorders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  <w:r>
              <w:rPr>
                <w:sz w:val="24"/>
                <w:szCs w:val="24"/>
              </w:rPr>
              <w:t>название организаций желательно дать на русском и иностранном языках</w:t>
            </w:r>
          </w:p>
        </w:tc>
        <w:tc>
          <w:tcPr>
            <w:tcW w:w="5103" w:type="dxa"/>
            <w:tcBorders>
              <w:top w:val="nil"/>
            </w:tcBorders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Для какой цели истребуется документ</w:t>
            </w:r>
          </w:p>
        </w:tc>
        <w:tc>
          <w:tcPr>
            <w:tcW w:w="5103" w:type="dxa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предъявления по месту требования </w:t>
            </w:r>
          </w:p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Точный адрес места жительства лица, чей документ истребуется</w:t>
            </w:r>
          </w:p>
        </w:tc>
        <w:tc>
          <w:tcPr>
            <w:tcW w:w="5103" w:type="dxa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8000, г"/>
              </w:smartTagPr>
              <w:r>
                <w:rPr>
                  <w:sz w:val="24"/>
                  <w:szCs w:val="24"/>
                </w:rPr>
                <w:t>358000, г</w:t>
              </w:r>
            </w:smartTag>
            <w:r>
              <w:rPr>
                <w:sz w:val="24"/>
                <w:szCs w:val="24"/>
              </w:rPr>
              <w:t>. Элиста, ул. Ленина, дом 17/1, кв. 132</w:t>
            </w:r>
          </w:p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848" w:type="dxa"/>
            <w:gridSpan w:val="2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Перечень приложенных копий документов, которые могут ускорить или облегчить поиск сведений и представление истребуемого документа*</w:t>
            </w:r>
          </w:p>
        </w:tc>
        <w:tc>
          <w:tcPr>
            <w:tcW w:w="5103" w:type="dxa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паспорта, копия свидетельства о заключении брака, копия трудовой книжки</w:t>
            </w:r>
          </w:p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rPr>
          <w:cantSplit/>
        </w:trPr>
        <w:tc>
          <w:tcPr>
            <w:tcW w:w="9951" w:type="dxa"/>
            <w:gridSpan w:val="3"/>
          </w:tcPr>
          <w:p w:rsidR="00F20B93" w:rsidRDefault="00F20B93">
            <w:pPr>
              <w:spacing w:before="120" w:after="12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Внимание! </w:t>
            </w:r>
            <w:r>
              <w:rPr>
                <w:sz w:val="24"/>
                <w:szCs w:val="24"/>
              </w:rPr>
              <w:t>Следующие пункты заполняются, если документ истребуется родственником, попечителем или другим доверенным лицом</w:t>
            </w:r>
          </w:p>
        </w:tc>
      </w:tr>
      <w:tr w:rsidR="00F20B93" w:rsidTr="000D504C">
        <w:tc>
          <w:tcPr>
            <w:tcW w:w="4593" w:type="dxa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 Фамилия, имя и отчество</w:t>
            </w:r>
          </w:p>
        </w:tc>
        <w:tc>
          <w:tcPr>
            <w:tcW w:w="5358" w:type="dxa"/>
            <w:gridSpan w:val="2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593" w:type="dxa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Год и место рождения</w:t>
            </w:r>
          </w:p>
        </w:tc>
        <w:tc>
          <w:tcPr>
            <w:tcW w:w="5358" w:type="dxa"/>
            <w:gridSpan w:val="2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593" w:type="dxa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 Гражданство</w:t>
            </w:r>
          </w:p>
        </w:tc>
        <w:tc>
          <w:tcPr>
            <w:tcW w:w="5358" w:type="dxa"/>
            <w:gridSpan w:val="2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593" w:type="dxa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 Отношение к лицу, на имя которого истребуется документ (необходимо приложить нотариально удостоверенный документ, подтверждающий родство или представительство)</w:t>
            </w:r>
          </w:p>
        </w:tc>
        <w:tc>
          <w:tcPr>
            <w:tcW w:w="5358" w:type="dxa"/>
            <w:gridSpan w:val="2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F20B93" w:rsidTr="000D504C">
        <w:tc>
          <w:tcPr>
            <w:tcW w:w="4593" w:type="dxa"/>
          </w:tcPr>
          <w:p w:rsidR="00F20B93" w:rsidRDefault="00F20B93">
            <w:pPr>
              <w:spacing w:before="120" w:after="120"/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 Адрес места жительства</w:t>
            </w:r>
          </w:p>
        </w:tc>
        <w:tc>
          <w:tcPr>
            <w:tcW w:w="5358" w:type="dxa"/>
            <w:gridSpan w:val="2"/>
          </w:tcPr>
          <w:p w:rsidR="00F20B93" w:rsidRDefault="00F20B93">
            <w:pPr>
              <w:spacing w:before="120"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F20B93" w:rsidRDefault="00F20B93" w:rsidP="000D504C">
      <w:pPr>
        <w:rPr>
          <w:sz w:val="24"/>
          <w:szCs w:val="24"/>
        </w:rPr>
      </w:pPr>
    </w:p>
    <w:p w:rsidR="00F20B93" w:rsidRDefault="00F20B93" w:rsidP="000D504C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198"/>
        <w:gridCol w:w="397"/>
        <w:gridCol w:w="255"/>
        <w:gridCol w:w="1418"/>
        <w:gridCol w:w="397"/>
        <w:gridCol w:w="397"/>
        <w:gridCol w:w="1531"/>
        <w:gridCol w:w="2211"/>
        <w:gridCol w:w="3175"/>
      </w:tblGrid>
      <w:tr w:rsidR="00F20B93" w:rsidTr="000D504C">
        <w:tc>
          <w:tcPr>
            <w:tcW w:w="198" w:type="dxa"/>
            <w:vAlign w:val="bottom"/>
          </w:tcPr>
          <w:p w:rsidR="00F20B93" w:rsidRDefault="00F20B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B93" w:rsidRDefault="00F20B93" w:rsidP="00322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</w:t>
            </w:r>
          </w:p>
        </w:tc>
        <w:tc>
          <w:tcPr>
            <w:tcW w:w="255" w:type="dxa"/>
            <w:vAlign w:val="bottom"/>
          </w:tcPr>
          <w:p w:rsidR="00F20B93" w:rsidRDefault="00F20B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B93" w:rsidRDefault="00F2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октября</w:t>
            </w:r>
          </w:p>
        </w:tc>
        <w:tc>
          <w:tcPr>
            <w:tcW w:w="397" w:type="dxa"/>
            <w:vAlign w:val="bottom"/>
          </w:tcPr>
          <w:p w:rsidR="00F20B93" w:rsidRDefault="00F20B9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B93" w:rsidRDefault="00F20B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1" w:type="dxa"/>
            <w:vAlign w:val="bottom"/>
          </w:tcPr>
          <w:p w:rsidR="00F20B93" w:rsidRDefault="00F20B9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2211" w:type="dxa"/>
            <w:vAlign w:val="bottom"/>
          </w:tcPr>
          <w:p w:rsidR="00F20B93" w:rsidRDefault="00F20B9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заявителя: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B93" w:rsidRDefault="00F20B9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0B93" w:rsidRDefault="00F20B93" w:rsidP="000D504C">
      <w:pPr>
        <w:rPr>
          <w:sz w:val="24"/>
          <w:szCs w:val="24"/>
        </w:rPr>
      </w:pPr>
    </w:p>
    <w:p w:rsidR="00F20B93" w:rsidRDefault="00F20B93" w:rsidP="001B7FA6">
      <w:pPr>
        <w:adjustRightInd w:val="0"/>
        <w:jc w:val="both"/>
      </w:pPr>
    </w:p>
    <w:p w:rsidR="00F20B93" w:rsidRDefault="00F20B93" w:rsidP="001B7FA6">
      <w:pPr>
        <w:adjustRightInd w:val="0"/>
        <w:jc w:val="both"/>
      </w:pPr>
    </w:p>
    <w:p w:rsidR="00F20B93" w:rsidRDefault="00F20B93" w:rsidP="001B7FA6">
      <w:pPr>
        <w:adjustRightInd w:val="0"/>
        <w:jc w:val="both"/>
      </w:pPr>
    </w:p>
    <w:p w:rsidR="00F20B93" w:rsidRDefault="00F20B93" w:rsidP="001B7FA6">
      <w:pPr>
        <w:adjustRightInd w:val="0"/>
        <w:jc w:val="both"/>
      </w:pPr>
      <w:r>
        <w:t>*При направлении документов по почте копия паспорта представляется в обязательном порядке, при личном обращении – предъявляется. Копия трудовой книжки и другие материалы, облегчающие поиск, прикладываются по желанию. При указании данных документов в качестве приложения их наличие является обязательным.</w:t>
      </w:r>
    </w:p>
    <w:sectPr w:rsidR="00F20B93" w:rsidSect="000D504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04C"/>
    <w:rsid w:val="000022DF"/>
    <w:rsid w:val="00002C1D"/>
    <w:rsid w:val="00004344"/>
    <w:rsid w:val="00004A9B"/>
    <w:rsid w:val="0000610F"/>
    <w:rsid w:val="00006BD9"/>
    <w:rsid w:val="0000706B"/>
    <w:rsid w:val="00010FED"/>
    <w:rsid w:val="0001224D"/>
    <w:rsid w:val="000131AB"/>
    <w:rsid w:val="0001328B"/>
    <w:rsid w:val="00013EC3"/>
    <w:rsid w:val="00014B13"/>
    <w:rsid w:val="00016656"/>
    <w:rsid w:val="000172A9"/>
    <w:rsid w:val="0002052B"/>
    <w:rsid w:val="00020650"/>
    <w:rsid w:val="00022BD4"/>
    <w:rsid w:val="00023857"/>
    <w:rsid w:val="00023CF7"/>
    <w:rsid w:val="00023F7F"/>
    <w:rsid w:val="00024A6D"/>
    <w:rsid w:val="00024AA6"/>
    <w:rsid w:val="000250ED"/>
    <w:rsid w:val="00025CFA"/>
    <w:rsid w:val="00031F7A"/>
    <w:rsid w:val="000325BB"/>
    <w:rsid w:val="00034F1A"/>
    <w:rsid w:val="00035D5A"/>
    <w:rsid w:val="000373ED"/>
    <w:rsid w:val="000374C8"/>
    <w:rsid w:val="000379BC"/>
    <w:rsid w:val="0004068A"/>
    <w:rsid w:val="00041FA7"/>
    <w:rsid w:val="00042EC5"/>
    <w:rsid w:val="00044003"/>
    <w:rsid w:val="00044D3A"/>
    <w:rsid w:val="00045CDB"/>
    <w:rsid w:val="00047928"/>
    <w:rsid w:val="000506C5"/>
    <w:rsid w:val="00052784"/>
    <w:rsid w:val="00054AF2"/>
    <w:rsid w:val="00055AFC"/>
    <w:rsid w:val="000565E9"/>
    <w:rsid w:val="0006023C"/>
    <w:rsid w:val="00060B1F"/>
    <w:rsid w:val="000648E2"/>
    <w:rsid w:val="00065249"/>
    <w:rsid w:val="000658DF"/>
    <w:rsid w:val="00066070"/>
    <w:rsid w:val="000662CB"/>
    <w:rsid w:val="00067B09"/>
    <w:rsid w:val="00067C94"/>
    <w:rsid w:val="00074955"/>
    <w:rsid w:val="0007546E"/>
    <w:rsid w:val="0007648F"/>
    <w:rsid w:val="0007772E"/>
    <w:rsid w:val="00080BA3"/>
    <w:rsid w:val="00080FE9"/>
    <w:rsid w:val="00081849"/>
    <w:rsid w:val="00081FC6"/>
    <w:rsid w:val="00082255"/>
    <w:rsid w:val="00082F4E"/>
    <w:rsid w:val="0008472A"/>
    <w:rsid w:val="00084F6E"/>
    <w:rsid w:val="00086489"/>
    <w:rsid w:val="00087ED8"/>
    <w:rsid w:val="00090277"/>
    <w:rsid w:val="0009336D"/>
    <w:rsid w:val="0009457A"/>
    <w:rsid w:val="000955BE"/>
    <w:rsid w:val="000959EB"/>
    <w:rsid w:val="0009633E"/>
    <w:rsid w:val="00096430"/>
    <w:rsid w:val="00097F09"/>
    <w:rsid w:val="000A32C2"/>
    <w:rsid w:val="000A4BC9"/>
    <w:rsid w:val="000A56DD"/>
    <w:rsid w:val="000A6356"/>
    <w:rsid w:val="000A6387"/>
    <w:rsid w:val="000B06B2"/>
    <w:rsid w:val="000B090C"/>
    <w:rsid w:val="000B1C0F"/>
    <w:rsid w:val="000B3650"/>
    <w:rsid w:val="000B59BE"/>
    <w:rsid w:val="000B5C7E"/>
    <w:rsid w:val="000B6017"/>
    <w:rsid w:val="000B6A59"/>
    <w:rsid w:val="000C006A"/>
    <w:rsid w:val="000C08FB"/>
    <w:rsid w:val="000C32EB"/>
    <w:rsid w:val="000C49BA"/>
    <w:rsid w:val="000C4A09"/>
    <w:rsid w:val="000C4CB3"/>
    <w:rsid w:val="000C50C8"/>
    <w:rsid w:val="000C5E34"/>
    <w:rsid w:val="000C66A7"/>
    <w:rsid w:val="000C79EC"/>
    <w:rsid w:val="000D07A3"/>
    <w:rsid w:val="000D08CF"/>
    <w:rsid w:val="000D1586"/>
    <w:rsid w:val="000D283E"/>
    <w:rsid w:val="000D2F07"/>
    <w:rsid w:val="000D3C84"/>
    <w:rsid w:val="000D3E49"/>
    <w:rsid w:val="000D4969"/>
    <w:rsid w:val="000D504C"/>
    <w:rsid w:val="000D5190"/>
    <w:rsid w:val="000D668B"/>
    <w:rsid w:val="000D7507"/>
    <w:rsid w:val="000D75CB"/>
    <w:rsid w:val="000D7989"/>
    <w:rsid w:val="000E087A"/>
    <w:rsid w:val="000E22C0"/>
    <w:rsid w:val="000E3648"/>
    <w:rsid w:val="000E442A"/>
    <w:rsid w:val="000E52F4"/>
    <w:rsid w:val="000E6656"/>
    <w:rsid w:val="000E6A98"/>
    <w:rsid w:val="000F13AF"/>
    <w:rsid w:val="000F185E"/>
    <w:rsid w:val="000F21B2"/>
    <w:rsid w:val="000F48D0"/>
    <w:rsid w:val="000F619A"/>
    <w:rsid w:val="000F6356"/>
    <w:rsid w:val="000F64A4"/>
    <w:rsid w:val="000F68AE"/>
    <w:rsid w:val="000F6C23"/>
    <w:rsid w:val="000F754E"/>
    <w:rsid w:val="000F7D3D"/>
    <w:rsid w:val="001008C9"/>
    <w:rsid w:val="001015FC"/>
    <w:rsid w:val="00101DF1"/>
    <w:rsid w:val="0010214A"/>
    <w:rsid w:val="00102DA3"/>
    <w:rsid w:val="001037F7"/>
    <w:rsid w:val="00104980"/>
    <w:rsid w:val="001051E4"/>
    <w:rsid w:val="00105620"/>
    <w:rsid w:val="00105660"/>
    <w:rsid w:val="00105D71"/>
    <w:rsid w:val="00106258"/>
    <w:rsid w:val="00107F97"/>
    <w:rsid w:val="00111762"/>
    <w:rsid w:val="00111F14"/>
    <w:rsid w:val="001128FE"/>
    <w:rsid w:val="001132DA"/>
    <w:rsid w:val="00113E47"/>
    <w:rsid w:val="00113F4C"/>
    <w:rsid w:val="00114B5D"/>
    <w:rsid w:val="0011509F"/>
    <w:rsid w:val="00115F88"/>
    <w:rsid w:val="0011652A"/>
    <w:rsid w:val="00117BF7"/>
    <w:rsid w:val="00120F5A"/>
    <w:rsid w:val="0012199F"/>
    <w:rsid w:val="001230D6"/>
    <w:rsid w:val="001233EB"/>
    <w:rsid w:val="00123613"/>
    <w:rsid w:val="00124A58"/>
    <w:rsid w:val="00124DDB"/>
    <w:rsid w:val="001264EE"/>
    <w:rsid w:val="0012792B"/>
    <w:rsid w:val="0013074F"/>
    <w:rsid w:val="001309B2"/>
    <w:rsid w:val="001312F8"/>
    <w:rsid w:val="00131548"/>
    <w:rsid w:val="00131859"/>
    <w:rsid w:val="00133B75"/>
    <w:rsid w:val="00133BDD"/>
    <w:rsid w:val="00134734"/>
    <w:rsid w:val="001376FA"/>
    <w:rsid w:val="001409C8"/>
    <w:rsid w:val="00140B90"/>
    <w:rsid w:val="001410AC"/>
    <w:rsid w:val="0014154D"/>
    <w:rsid w:val="00141EB9"/>
    <w:rsid w:val="0014220F"/>
    <w:rsid w:val="001425C7"/>
    <w:rsid w:val="0014503E"/>
    <w:rsid w:val="001451C0"/>
    <w:rsid w:val="00145931"/>
    <w:rsid w:val="001468E6"/>
    <w:rsid w:val="00146C51"/>
    <w:rsid w:val="00150AA2"/>
    <w:rsid w:val="00153140"/>
    <w:rsid w:val="00154C97"/>
    <w:rsid w:val="001561B0"/>
    <w:rsid w:val="00156298"/>
    <w:rsid w:val="00156CE2"/>
    <w:rsid w:val="0016084B"/>
    <w:rsid w:val="001610E1"/>
    <w:rsid w:val="00161265"/>
    <w:rsid w:val="001631F8"/>
    <w:rsid w:val="00163ED7"/>
    <w:rsid w:val="00165CDF"/>
    <w:rsid w:val="00166904"/>
    <w:rsid w:val="00166924"/>
    <w:rsid w:val="001676E6"/>
    <w:rsid w:val="00170B14"/>
    <w:rsid w:val="00171402"/>
    <w:rsid w:val="001715D2"/>
    <w:rsid w:val="00172681"/>
    <w:rsid w:val="00172F76"/>
    <w:rsid w:val="00173644"/>
    <w:rsid w:val="00173ED7"/>
    <w:rsid w:val="00175F2C"/>
    <w:rsid w:val="00181E34"/>
    <w:rsid w:val="00182368"/>
    <w:rsid w:val="00183474"/>
    <w:rsid w:val="001847BD"/>
    <w:rsid w:val="00184C30"/>
    <w:rsid w:val="00185DAA"/>
    <w:rsid w:val="0018698E"/>
    <w:rsid w:val="00190347"/>
    <w:rsid w:val="00192327"/>
    <w:rsid w:val="00194371"/>
    <w:rsid w:val="00194DC9"/>
    <w:rsid w:val="00195F25"/>
    <w:rsid w:val="001A023A"/>
    <w:rsid w:val="001A125C"/>
    <w:rsid w:val="001A1AA3"/>
    <w:rsid w:val="001A1F1E"/>
    <w:rsid w:val="001A2041"/>
    <w:rsid w:val="001A289C"/>
    <w:rsid w:val="001A2A6B"/>
    <w:rsid w:val="001A33A4"/>
    <w:rsid w:val="001A3D0A"/>
    <w:rsid w:val="001A3DE5"/>
    <w:rsid w:val="001A4F0A"/>
    <w:rsid w:val="001A5159"/>
    <w:rsid w:val="001A6A09"/>
    <w:rsid w:val="001A713A"/>
    <w:rsid w:val="001B04B3"/>
    <w:rsid w:val="001B11F6"/>
    <w:rsid w:val="001B1405"/>
    <w:rsid w:val="001B1E90"/>
    <w:rsid w:val="001B38FB"/>
    <w:rsid w:val="001B391A"/>
    <w:rsid w:val="001B4087"/>
    <w:rsid w:val="001B6925"/>
    <w:rsid w:val="001B778D"/>
    <w:rsid w:val="001B7FA6"/>
    <w:rsid w:val="001C2300"/>
    <w:rsid w:val="001C2D03"/>
    <w:rsid w:val="001C2F50"/>
    <w:rsid w:val="001C3AC1"/>
    <w:rsid w:val="001C4318"/>
    <w:rsid w:val="001C4EAB"/>
    <w:rsid w:val="001C504A"/>
    <w:rsid w:val="001C6F0D"/>
    <w:rsid w:val="001C77E2"/>
    <w:rsid w:val="001C7F99"/>
    <w:rsid w:val="001D0232"/>
    <w:rsid w:val="001D08DB"/>
    <w:rsid w:val="001D11CE"/>
    <w:rsid w:val="001D31E2"/>
    <w:rsid w:val="001D45C2"/>
    <w:rsid w:val="001D5D1E"/>
    <w:rsid w:val="001D668C"/>
    <w:rsid w:val="001E09CA"/>
    <w:rsid w:val="001E10C4"/>
    <w:rsid w:val="001E13D3"/>
    <w:rsid w:val="001E1BC1"/>
    <w:rsid w:val="001E339F"/>
    <w:rsid w:val="001E3FAC"/>
    <w:rsid w:val="001F178E"/>
    <w:rsid w:val="001F198C"/>
    <w:rsid w:val="001F1C47"/>
    <w:rsid w:val="001F42E1"/>
    <w:rsid w:val="001F49EE"/>
    <w:rsid w:val="001F57D2"/>
    <w:rsid w:val="001F68CA"/>
    <w:rsid w:val="001F7269"/>
    <w:rsid w:val="001F7DFA"/>
    <w:rsid w:val="00200BA9"/>
    <w:rsid w:val="0020131B"/>
    <w:rsid w:val="0020149C"/>
    <w:rsid w:val="0020320A"/>
    <w:rsid w:val="00203552"/>
    <w:rsid w:val="00205638"/>
    <w:rsid w:val="00207414"/>
    <w:rsid w:val="0020772C"/>
    <w:rsid w:val="00210494"/>
    <w:rsid w:val="00210604"/>
    <w:rsid w:val="00210873"/>
    <w:rsid w:val="0021147D"/>
    <w:rsid w:val="0021166F"/>
    <w:rsid w:val="00211A93"/>
    <w:rsid w:val="00212677"/>
    <w:rsid w:val="002130E9"/>
    <w:rsid w:val="00213337"/>
    <w:rsid w:val="0021364F"/>
    <w:rsid w:val="00214269"/>
    <w:rsid w:val="002146A9"/>
    <w:rsid w:val="00215167"/>
    <w:rsid w:val="002155FF"/>
    <w:rsid w:val="00215E64"/>
    <w:rsid w:val="00216B14"/>
    <w:rsid w:val="0021788F"/>
    <w:rsid w:val="00217F86"/>
    <w:rsid w:val="002201B6"/>
    <w:rsid w:val="002208B8"/>
    <w:rsid w:val="00220F53"/>
    <w:rsid w:val="00221445"/>
    <w:rsid w:val="00222818"/>
    <w:rsid w:val="00222ADB"/>
    <w:rsid w:val="002257FC"/>
    <w:rsid w:val="0022607A"/>
    <w:rsid w:val="0023007E"/>
    <w:rsid w:val="002302AD"/>
    <w:rsid w:val="00230536"/>
    <w:rsid w:val="00233222"/>
    <w:rsid w:val="002346CF"/>
    <w:rsid w:val="00234888"/>
    <w:rsid w:val="00234A90"/>
    <w:rsid w:val="002359AD"/>
    <w:rsid w:val="00235C74"/>
    <w:rsid w:val="00236258"/>
    <w:rsid w:val="002369D4"/>
    <w:rsid w:val="00237481"/>
    <w:rsid w:val="00237765"/>
    <w:rsid w:val="0024018A"/>
    <w:rsid w:val="002404CA"/>
    <w:rsid w:val="002404FA"/>
    <w:rsid w:val="00241100"/>
    <w:rsid w:val="002419AB"/>
    <w:rsid w:val="002427B7"/>
    <w:rsid w:val="00243011"/>
    <w:rsid w:val="00243C85"/>
    <w:rsid w:val="002455B5"/>
    <w:rsid w:val="002455C1"/>
    <w:rsid w:val="002476E2"/>
    <w:rsid w:val="00247875"/>
    <w:rsid w:val="00247E6D"/>
    <w:rsid w:val="00252003"/>
    <w:rsid w:val="00254BCB"/>
    <w:rsid w:val="0025722D"/>
    <w:rsid w:val="002578B5"/>
    <w:rsid w:val="00257C59"/>
    <w:rsid w:val="00257DC4"/>
    <w:rsid w:val="00260330"/>
    <w:rsid w:val="0026038A"/>
    <w:rsid w:val="00260F10"/>
    <w:rsid w:val="00262D65"/>
    <w:rsid w:val="00263C18"/>
    <w:rsid w:val="00263C27"/>
    <w:rsid w:val="00266A9B"/>
    <w:rsid w:val="00267704"/>
    <w:rsid w:val="0027174F"/>
    <w:rsid w:val="00272017"/>
    <w:rsid w:val="00274D05"/>
    <w:rsid w:val="002757A0"/>
    <w:rsid w:val="00277C26"/>
    <w:rsid w:val="002804C0"/>
    <w:rsid w:val="00280898"/>
    <w:rsid w:val="00280A08"/>
    <w:rsid w:val="002811F1"/>
    <w:rsid w:val="00281224"/>
    <w:rsid w:val="00281F3F"/>
    <w:rsid w:val="00285A7F"/>
    <w:rsid w:val="00287CF1"/>
    <w:rsid w:val="002901CF"/>
    <w:rsid w:val="00290B56"/>
    <w:rsid w:val="0029268B"/>
    <w:rsid w:val="002943F6"/>
    <w:rsid w:val="00294AF3"/>
    <w:rsid w:val="00294F19"/>
    <w:rsid w:val="00295235"/>
    <w:rsid w:val="0029534C"/>
    <w:rsid w:val="0029551F"/>
    <w:rsid w:val="00295C01"/>
    <w:rsid w:val="00296029"/>
    <w:rsid w:val="002967E2"/>
    <w:rsid w:val="00296ABC"/>
    <w:rsid w:val="0029795E"/>
    <w:rsid w:val="00297C0B"/>
    <w:rsid w:val="002A00BB"/>
    <w:rsid w:val="002A03DF"/>
    <w:rsid w:val="002A18A8"/>
    <w:rsid w:val="002A190F"/>
    <w:rsid w:val="002A1FE3"/>
    <w:rsid w:val="002A2903"/>
    <w:rsid w:val="002A2A2A"/>
    <w:rsid w:val="002A2DAF"/>
    <w:rsid w:val="002A5DCC"/>
    <w:rsid w:val="002A69AE"/>
    <w:rsid w:val="002B173D"/>
    <w:rsid w:val="002B1C64"/>
    <w:rsid w:val="002B30C5"/>
    <w:rsid w:val="002B3992"/>
    <w:rsid w:val="002B4388"/>
    <w:rsid w:val="002B4FB7"/>
    <w:rsid w:val="002B5001"/>
    <w:rsid w:val="002B5521"/>
    <w:rsid w:val="002C0C19"/>
    <w:rsid w:val="002C1D5E"/>
    <w:rsid w:val="002C201C"/>
    <w:rsid w:val="002C2102"/>
    <w:rsid w:val="002C3AFF"/>
    <w:rsid w:val="002C5421"/>
    <w:rsid w:val="002C567D"/>
    <w:rsid w:val="002C58E9"/>
    <w:rsid w:val="002C70B8"/>
    <w:rsid w:val="002C7703"/>
    <w:rsid w:val="002C7FBD"/>
    <w:rsid w:val="002D0922"/>
    <w:rsid w:val="002D10AC"/>
    <w:rsid w:val="002D1391"/>
    <w:rsid w:val="002D193E"/>
    <w:rsid w:val="002D23E5"/>
    <w:rsid w:val="002D45B1"/>
    <w:rsid w:val="002D5CC9"/>
    <w:rsid w:val="002E0BAC"/>
    <w:rsid w:val="002E22AF"/>
    <w:rsid w:val="002E28F4"/>
    <w:rsid w:val="002E2A8E"/>
    <w:rsid w:val="002E3F34"/>
    <w:rsid w:val="002E537C"/>
    <w:rsid w:val="002E539C"/>
    <w:rsid w:val="002E5984"/>
    <w:rsid w:val="002E64EE"/>
    <w:rsid w:val="002F00B4"/>
    <w:rsid w:val="002F28DB"/>
    <w:rsid w:val="002F38DA"/>
    <w:rsid w:val="002F3FA2"/>
    <w:rsid w:val="002F40EA"/>
    <w:rsid w:val="002F7B15"/>
    <w:rsid w:val="00302D33"/>
    <w:rsid w:val="00303BB0"/>
    <w:rsid w:val="00304483"/>
    <w:rsid w:val="00306A21"/>
    <w:rsid w:val="00306E26"/>
    <w:rsid w:val="00311572"/>
    <w:rsid w:val="00312B6B"/>
    <w:rsid w:val="00315023"/>
    <w:rsid w:val="0031577C"/>
    <w:rsid w:val="00316E38"/>
    <w:rsid w:val="00321004"/>
    <w:rsid w:val="003216CF"/>
    <w:rsid w:val="00321C2B"/>
    <w:rsid w:val="003221BB"/>
    <w:rsid w:val="00322FB5"/>
    <w:rsid w:val="00324D4A"/>
    <w:rsid w:val="00325F79"/>
    <w:rsid w:val="003269D7"/>
    <w:rsid w:val="003279EA"/>
    <w:rsid w:val="0033245B"/>
    <w:rsid w:val="0033397E"/>
    <w:rsid w:val="00333C82"/>
    <w:rsid w:val="003346E2"/>
    <w:rsid w:val="0033666F"/>
    <w:rsid w:val="003419DD"/>
    <w:rsid w:val="00342949"/>
    <w:rsid w:val="00342CB3"/>
    <w:rsid w:val="0034380D"/>
    <w:rsid w:val="00343959"/>
    <w:rsid w:val="0034617B"/>
    <w:rsid w:val="00346E1D"/>
    <w:rsid w:val="00347087"/>
    <w:rsid w:val="00347E60"/>
    <w:rsid w:val="003502F9"/>
    <w:rsid w:val="00350FBE"/>
    <w:rsid w:val="00352BD9"/>
    <w:rsid w:val="00352E0F"/>
    <w:rsid w:val="00353151"/>
    <w:rsid w:val="00353FA9"/>
    <w:rsid w:val="00354452"/>
    <w:rsid w:val="003551DA"/>
    <w:rsid w:val="00356E73"/>
    <w:rsid w:val="00361525"/>
    <w:rsid w:val="0036253C"/>
    <w:rsid w:val="00365CDA"/>
    <w:rsid w:val="0036756F"/>
    <w:rsid w:val="00367A2A"/>
    <w:rsid w:val="0037047F"/>
    <w:rsid w:val="003710D5"/>
    <w:rsid w:val="00372498"/>
    <w:rsid w:val="00374C54"/>
    <w:rsid w:val="00374C58"/>
    <w:rsid w:val="00374C6E"/>
    <w:rsid w:val="0037572B"/>
    <w:rsid w:val="0037675E"/>
    <w:rsid w:val="00377195"/>
    <w:rsid w:val="0038210A"/>
    <w:rsid w:val="00382642"/>
    <w:rsid w:val="00382DC7"/>
    <w:rsid w:val="00384460"/>
    <w:rsid w:val="003856A2"/>
    <w:rsid w:val="00385F5E"/>
    <w:rsid w:val="00386B33"/>
    <w:rsid w:val="00387318"/>
    <w:rsid w:val="00387D94"/>
    <w:rsid w:val="00390353"/>
    <w:rsid w:val="003910AF"/>
    <w:rsid w:val="00393283"/>
    <w:rsid w:val="00394E6F"/>
    <w:rsid w:val="003A009A"/>
    <w:rsid w:val="003A0836"/>
    <w:rsid w:val="003A0E88"/>
    <w:rsid w:val="003A2E3A"/>
    <w:rsid w:val="003A4633"/>
    <w:rsid w:val="003A6591"/>
    <w:rsid w:val="003B0463"/>
    <w:rsid w:val="003B1996"/>
    <w:rsid w:val="003B3FB4"/>
    <w:rsid w:val="003B46FD"/>
    <w:rsid w:val="003C0124"/>
    <w:rsid w:val="003C19D3"/>
    <w:rsid w:val="003C242B"/>
    <w:rsid w:val="003C312E"/>
    <w:rsid w:val="003C48E8"/>
    <w:rsid w:val="003C5804"/>
    <w:rsid w:val="003C626D"/>
    <w:rsid w:val="003C7C11"/>
    <w:rsid w:val="003D3554"/>
    <w:rsid w:val="003D4D78"/>
    <w:rsid w:val="003D4E09"/>
    <w:rsid w:val="003D69A9"/>
    <w:rsid w:val="003D69ED"/>
    <w:rsid w:val="003D7281"/>
    <w:rsid w:val="003D76A7"/>
    <w:rsid w:val="003D7F0B"/>
    <w:rsid w:val="003E097C"/>
    <w:rsid w:val="003E1FCA"/>
    <w:rsid w:val="003E2EA2"/>
    <w:rsid w:val="003E546C"/>
    <w:rsid w:val="003E7264"/>
    <w:rsid w:val="003F0D16"/>
    <w:rsid w:val="003F128F"/>
    <w:rsid w:val="003F15CA"/>
    <w:rsid w:val="003F3936"/>
    <w:rsid w:val="003F479B"/>
    <w:rsid w:val="003F55AF"/>
    <w:rsid w:val="003F567D"/>
    <w:rsid w:val="003F5BE2"/>
    <w:rsid w:val="003F62D9"/>
    <w:rsid w:val="00404126"/>
    <w:rsid w:val="004043EF"/>
    <w:rsid w:val="0040475A"/>
    <w:rsid w:val="004064B3"/>
    <w:rsid w:val="00407B3D"/>
    <w:rsid w:val="004106AB"/>
    <w:rsid w:val="0041107A"/>
    <w:rsid w:val="00411914"/>
    <w:rsid w:val="004128A1"/>
    <w:rsid w:val="004130DC"/>
    <w:rsid w:val="00414035"/>
    <w:rsid w:val="0041507A"/>
    <w:rsid w:val="00415CCB"/>
    <w:rsid w:val="00420BE0"/>
    <w:rsid w:val="00422D96"/>
    <w:rsid w:val="0042706B"/>
    <w:rsid w:val="004275C9"/>
    <w:rsid w:val="00427843"/>
    <w:rsid w:val="0043020E"/>
    <w:rsid w:val="00430E18"/>
    <w:rsid w:val="00431CFB"/>
    <w:rsid w:val="00434808"/>
    <w:rsid w:val="00434F05"/>
    <w:rsid w:val="004360C0"/>
    <w:rsid w:val="00436422"/>
    <w:rsid w:val="0043670F"/>
    <w:rsid w:val="00436E8F"/>
    <w:rsid w:val="00437D28"/>
    <w:rsid w:val="00441818"/>
    <w:rsid w:val="004427B3"/>
    <w:rsid w:val="004427DE"/>
    <w:rsid w:val="00443138"/>
    <w:rsid w:val="00444C31"/>
    <w:rsid w:val="00447615"/>
    <w:rsid w:val="00451B57"/>
    <w:rsid w:val="0045328A"/>
    <w:rsid w:val="00453BA4"/>
    <w:rsid w:val="004552F0"/>
    <w:rsid w:val="00456BFA"/>
    <w:rsid w:val="00457109"/>
    <w:rsid w:val="004572C2"/>
    <w:rsid w:val="00457339"/>
    <w:rsid w:val="004575ED"/>
    <w:rsid w:val="0046346F"/>
    <w:rsid w:val="00464D93"/>
    <w:rsid w:val="004660AC"/>
    <w:rsid w:val="004661C3"/>
    <w:rsid w:val="004672DB"/>
    <w:rsid w:val="00467B00"/>
    <w:rsid w:val="00470025"/>
    <w:rsid w:val="004705CC"/>
    <w:rsid w:val="00470A84"/>
    <w:rsid w:val="004710DE"/>
    <w:rsid w:val="004716B3"/>
    <w:rsid w:val="004723D1"/>
    <w:rsid w:val="00475961"/>
    <w:rsid w:val="0048389E"/>
    <w:rsid w:val="004844D9"/>
    <w:rsid w:val="00485185"/>
    <w:rsid w:val="004855C9"/>
    <w:rsid w:val="0049012C"/>
    <w:rsid w:val="004949AA"/>
    <w:rsid w:val="00494E39"/>
    <w:rsid w:val="00495F03"/>
    <w:rsid w:val="004968D7"/>
    <w:rsid w:val="004A12D3"/>
    <w:rsid w:val="004A1A91"/>
    <w:rsid w:val="004A3069"/>
    <w:rsid w:val="004A7077"/>
    <w:rsid w:val="004B21B1"/>
    <w:rsid w:val="004B2592"/>
    <w:rsid w:val="004B2A58"/>
    <w:rsid w:val="004B33AB"/>
    <w:rsid w:val="004B3603"/>
    <w:rsid w:val="004B40C4"/>
    <w:rsid w:val="004B4558"/>
    <w:rsid w:val="004B4C20"/>
    <w:rsid w:val="004B515A"/>
    <w:rsid w:val="004B6775"/>
    <w:rsid w:val="004B6FC0"/>
    <w:rsid w:val="004B77A2"/>
    <w:rsid w:val="004B7A03"/>
    <w:rsid w:val="004B7E9C"/>
    <w:rsid w:val="004C0EAE"/>
    <w:rsid w:val="004C1191"/>
    <w:rsid w:val="004C13A5"/>
    <w:rsid w:val="004C4613"/>
    <w:rsid w:val="004C4EDC"/>
    <w:rsid w:val="004C4F28"/>
    <w:rsid w:val="004C5090"/>
    <w:rsid w:val="004C52F0"/>
    <w:rsid w:val="004C713D"/>
    <w:rsid w:val="004C7F21"/>
    <w:rsid w:val="004D62BD"/>
    <w:rsid w:val="004D7A2B"/>
    <w:rsid w:val="004D7B75"/>
    <w:rsid w:val="004D7E22"/>
    <w:rsid w:val="004E13BA"/>
    <w:rsid w:val="004E22EF"/>
    <w:rsid w:val="004E29A0"/>
    <w:rsid w:val="004E5B8C"/>
    <w:rsid w:val="004E60AF"/>
    <w:rsid w:val="004E624E"/>
    <w:rsid w:val="004E6C77"/>
    <w:rsid w:val="004E77BE"/>
    <w:rsid w:val="004F1052"/>
    <w:rsid w:val="004F1C14"/>
    <w:rsid w:val="004F1F68"/>
    <w:rsid w:val="004F2FFE"/>
    <w:rsid w:val="004F3631"/>
    <w:rsid w:val="004F3EF8"/>
    <w:rsid w:val="004F57E0"/>
    <w:rsid w:val="004F6A60"/>
    <w:rsid w:val="004F7420"/>
    <w:rsid w:val="005000C6"/>
    <w:rsid w:val="005023AB"/>
    <w:rsid w:val="00502966"/>
    <w:rsid w:val="00505F32"/>
    <w:rsid w:val="00507213"/>
    <w:rsid w:val="0050731E"/>
    <w:rsid w:val="00510C47"/>
    <w:rsid w:val="00511B44"/>
    <w:rsid w:val="005134C9"/>
    <w:rsid w:val="0051407B"/>
    <w:rsid w:val="005157D0"/>
    <w:rsid w:val="0051705B"/>
    <w:rsid w:val="00517588"/>
    <w:rsid w:val="00517823"/>
    <w:rsid w:val="00520114"/>
    <w:rsid w:val="0052086F"/>
    <w:rsid w:val="005216E1"/>
    <w:rsid w:val="00521E9F"/>
    <w:rsid w:val="00523B54"/>
    <w:rsid w:val="0052413D"/>
    <w:rsid w:val="00524339"/>
    <w:rsid w:val="0052464C"/>
    <w:rsid w:val="00524A18"/>
    <w:rsid w:val="00524F68"/>
    <w:rsid w:val="00526271"/>
    <w:rsid w:val="00527234"/>
    <w:rsid w:val="005276A9"/>
    <w:rsid w:val="00527749"/>
    <w:rsid w:val="00527F39"/>
    <w:rsid w:val="00527FDB"/>
    <w:rsid w:val="005316DC"/>
    <w:rsid w:val="005346E6"/>
    <w:rsid w:val="00534DB7"/>
    <w:rsid w:val="005406DC"/>
    <w:rsid w:val="00541D90"/>
    <w:rsid w:val="00542AAD"/>
    <w:rsid w:val="00543932"/>
    <w:rsid w:val="00545867"/>
    <w:rsid w:val="0054791D"/>
    <w:rsid w:val="00547DFB"/>
    <w:rsid w:val="00550171"/>
    <w:rsid w:val="00550F55"/>
    <w:rsid w:val="00555DF1"/>
    <w:rsid w:val="00557EEE"/>
    <w:rsid w:val="00560A98"/>
    <w:rsid w:val="00561399"/>
    <w:rsid w:val="00562448"/>
    <w:rsid w:val="00562D48"/>
    <w:rsid w:val="00562EE3"/>
    <w:rsid w:val="00564708"/>
    <w:rsid w:val="005651B4"/>
    <w:rsid w:val="005652E3"/>
    <w:rsid w:val="0056632B"/>
    <w:rsid w:val="00566657"/>
    <w:rsid w:val="00566779"/>
    <w:rsid w:val="00567BFE"/>
    <w:rsid w:val="0057034E"/>
    <w:rsid w:val="005703E2"/>
    <w:rsid w:val="005717CA"/>
    <w:rsid w:val="00571D15"/>
    <w:rsid w:val="005727E4"/>
    <w:rsid w:val="0057303E"/>
    <w:rsid w:val="00574F1D"/>
    <w:rsid w:val="005757EE"/>
    <w:rsid w:val="00576FA1"/>
    <w:rsid w:val="00580519"/>
    <w:rsid w:val="005807AE"/>
    <w:rsid w:val="00581B22"/>
    <w:rsid w:val="0058307D"/>
    <w:rsid w:val="00583CA9"/>
    <w:rsid w:val="0058435B"/>
    <w:rsid w:val="00584869"/>
    <w:rsid w:val="005853FC"/>
    <w:rsid w:val="00585FBA"/>
    <w:rsid w:val="00586FD6"/>
    <w:rsid w:val="0059098F"/>
    <w:rsid w:val="00591D01"/>
    <w:rsid w:val="00593030"/>
    <w:rsid w:val="00593D8E"/>
    <w:rsid w:val="00594214"/>
    <w:rsid w:val="00596252"/>
    <w:rsid w:val="005978D8"/>
    <w:rsid w:val="005A0E6F"/>
    <w:rsid w:val="005A2886"/>
    <w:rsid w:val="005A324D"/>
    <w:rsid w:val="005A3F04"/>
    <w:rsid w:val="005A4702"/>
    <w:rsid w:val="005A4971"/>
    <w:rsid w:val="005A4A0D"/>
    <w:rsid w:val="005A6BBD"/>
    <w:rsid w:val="005B0B95"/>
    <w:rsid w:val="005B1555"/>
    <w:rsid w:val="005B1F51"/>
    <w:rsid w:val="005B35B1"/>
    <w:rsid w:val="005B3FCF"/>
    <w:rsid w:val="005B6041"/>
    <w:rsid w:val="005B6DEA"/>
    <w:rsid w:val="005B7052"/>
    <w:rsid w:val="005B79D9"/>
    <w:rsid w:val="005B7BF5"/>
    <w:rsid w:val="005B7FFA"/>
    <w:rsid w:val="005C1550"/>
    <w:rsid w:val="005C1665"/>
    <w:rsid w:val="005C2200"/>
    <w:rsid w:val="005C308E"/>
    <w:rsid w:val="005C3257"/>
    <w:rsid w:val="005C3470"/>
    <w:rsid w:val="005C3A84"/>
    <w:rsid w:val="005C414D"/>
    <w:rsid w:val="005C4D7A"/>
    <w:rsid w:val="005C51DD"/>
    <w:rsid w:val="005C7DC6"/>
    <w:rsid w:val="005D05E8"/>
    <w:rsid w:val="005D1D1B"/>
    <w:rsid w:val="005D1E1E"/>
    <w:rsid w:val="005D271D"/>
    <w:rsid w:val="005D2E9C"/>
    <w:rsid w:val="005D44E5"/>
    <w:rsid w:val="005D4936"/>
    <w:rsid w:val="005D5F0E"/>
    <w:rsid w:val="005D6C21"/>
    <w:rsid w:val="005D6E40"/>
    <w:rsid w:val="005D6F32"/>
    <w:rsid w:val="005D7CC1"/>
    <w:rsid w:val="005E0558"/>
    <w:rsid w:val="005E1083"/>
    <w:rsid w:val="005E1BCB"/>
    <w:rsid w:val="005E1E16"/>
    <w:rsid w:val="005E572C"/>
    <w:rsid w:val="005E5C80"/>
    <w:rsid w:val="005E642A"/>
    <w:rsid w:val="005E6D14"/>
    <w:rsid w:val="005E6E20"/>
    <w:rsid w:val="005F255C"/>
    <w:rsid w:val="005F2CDE"/>
    <w:rsid w:val="005F359F"/>
    <w:rsid w:val="005F5B9D"/>
    <w:rsid w:val="005F62B6"/>
    <w:rsid w:val="00600667"/>
    <w:rsid w:val="00601C31"/>
    <w:rsid w:val="0060398F"/>
    <w:rsid w:val="00603EF5"/>
    <w:rsid w:val="00605B8E"/>
    <w:rsid w:val="0060621F"/>
    <w:rsid w:val="00610E1B"/>
    <w:rsid w:val="006118F6"/>
    <w:rsid w:val="00611C15"/>
    <w:rsid w:val="00612693"/>
    <w:rsid w:val="00615EEB"/>
    <w:rsid w:val="006171FB"/>
    <w:rsid w:val="00621894"/>
    <w:rsid w:val="00621B47"/>
    <w:rsid w:val="00622A57"/>
    <w:rsid w:val="00623CFB"/>
    <w:rsid w:val="0062554D"/>
    <w:rsid w:val="00625ED8"/>
    <w:rsid w:val="00626786"/>
    <w:rsid w:val="00626AC9"/>
    <w:rsid w:val="00626E36"/>
    <w:rsid w:val="00627EE5"/>
    <w:rsid w:val="006302AE"/>
    <w:rsid w:val="006304BC"/>
    <w:rsid w:val="0063068C"/>
    <w:rsid w:val="00630B0C"/>
    <w:rsid w:val="006311B4"/>
    <w:rsid w:val="00632FB7"/>
    <w:rsid w:val="006333B4"/>
    <w:rsid w:val="00633ADC"/>
    <w:rsid w:val="006348FD"/>
    <w:rsid w:val="00634AD0"/>
    <w:rsid w:val="00635907"/>
    <w:rsid w:val="0063654E"/>
    <w:rsid w:val="006402BC"/>
    <w:rsid w:val="00641217"/>
    <w:rsid w:val="00641933"/>
    <w:rsid w:val="00641BE2"/>
    <w:rsid w:val="006422E9"/>
    <w:rsid w:val="00643C94"/>
    <w:rsid w:val="00644DD0"/>
    <w:rsid w:val="0064508B"/>
    <w:rsid w:val="0064509C"/>
    <w:rsid w:val="00645619"/>
    <w:rsid w:val="00647666"/>
    <w:rsid w:val="0065107D"/>
    <w:rsid w:val="0065176E"/>
    <w:rsid w:val="00653038"/>
    <w:rsid w:val="00654162"/>
    <w:rsid w:val="00654225"/>
    <w:rsid w:val="00654392"/>
    <w:rsid w:val="00654528"/>
    <w:rsid w:val="0065498D"/>
    <w:rsid w:val="006552C5"/>
    <w:rsid w:val="0065584A"/>
    <w:rsid w:val="00657694"/>
    <w:rsid w:val="00657706"/>
    <w:rsid w:val="006616FB"/>
    <w:rsid w:val="00661899"/>
    <w:rsid w:val="00661CF1"/>
    <w:rsid w:val="00663000"/>
    <w:rsid w:val="00663144"/>
    <w:rsid w:val="00663188"/>
    <w:rsid w:val="00664676"/>
    <w:rsid w:val="006666EA"/>
    <w:rsid w:val="00667059"/>
    <w:rsid w:val="00667645"/>
    <w:rsid w:val="00667955"/>
    <w:rsid w:val="00670094"/>
    <w:rsid w:val="006703F8"/>
    <w:rsid w:val="00670E7E"/>
    <w:rsid w:val="006716BB"/>
    <w:rsid w:val="00673FEC"/>
    <w:rsid w:val="00674C23"/>
    <w:rsid w:val="00674FC3"/>
    <w:rsid w:val="00675FEB"/>
    <w:rsid w:val="00676E1E"/>
    <w:rsid w:val="0068428E"/>
    <w:rsid w:val="0068581F"/>
    <w:rsid w:val="00685A09"/>
    <w:rsid w:val="00685C33"/>
    <w:rsid w:val="00686083"/>
    <w:rsid w:val="00686A42"/>
    <w:rsid w:val="00687E4F"/>
    <w:rsid w:val="006926C0"/>
    <w:rsid w:val="0069436C"/>
    <w:rsid w:val="00694820"/>
    <w:rsid w:val="00694821"/>
    <w:rsid w:val="00695226"/>
    <w:rsid w:val="0069645E"/>
    <w:rsid w:val="00696DD9"/>
    <w:rsid w:val="006A2766"/>
    <w:rsid w:val="006A2B49"/>
    <w:rsid w:val="006A386B"/>
    <w:rsid w:val="006A53FA"/>
    <w:rsid w:val="006A5FBA"/>
    <w:rsid w:val="006A6B77"/>
    <w:rsid w:val="006B02E2"/>
    <w:rsid w:val="006B14C1"/>
    <w:rsid w:val="006B1601"/>
    <w:rsid w:val="006B543D"/>
    <w:rsid w:val="006B6BBF"/>
    <w:rsid w:val="006B72D4"/>
    <w:rsid w:val="006B7A06"/>
    <w:rsid w:val="006B7C60"/>
    <w:rsid w:val="006C0750"/>
    <w:rsid w:val="006C2CD2"/>
    <w:rsid w:val="006C3CDE"/>
    <w:rsid w:val="006C6A99"/>
    <w:rsid w:val="006C741E"/>
    <w:rsid w:val="006C7D2B"/>
    <w:rsid w:val="006D0518"/>
    <w:rsid w:val="006D05A6"/>
    <w:rsid w:val="006D4EE2"/>
    <w:rsid w:val="006D4F4D"/>
    <w:rsid w:val="006D6C38"/>
    <w:rsid w:val="006D75D9"/>
    <w:rsid w:val="006E0B41"/>
    <w:rsid w:val="006E0EB2"/>
    <w:rsid w:val="006E15F0"/>
    <w:rsid w:val="006E1E0D"/>
    <w:rsid w:val="006E29EB"/>
    <w:rsid w:val="006E3795"/>
    <w:rsid w:val="006E4D83"/>
    <w:rsid w:val="006E5331"/>
    <w:rsid w:val="006E5976"/>
    <w:rsid w:val="006E5FB2"/>
    <w:rsid w:val="006E64F9"/>
    <w:rsid w:val="006E6653"/>
    <w:rsid w:val="006E71C5"/>
    <w:rsid w:val="006E77DB"/>
    <w:rsid w:val="006F1322"/>
    <w:rsid w:val="006F1C96"/>
    <w:rsid w:val="006F2813"/>
    <w:rsid w:val="006F35BA"/>
    <w:rsid w:val="006F7F63"/>
    <w:rsid w:val="007002CD"/>
    <w:rsid w:val="00700B28"/>
    <w:rsid w:val="007028A5"/>
    <w:rsid w:val="00704146"/>
    <w:rsid w:val="0070424E"/>
    <w:rsid w:val="00704A7A"/>
    <w:rsid w:val="007060D9"/>
    <w:rsid w:val="0070626E"/>
    <w:rsid w:val="00707F80"/>
    <w:rsid w:val="00712C1B"/>
    <w:rsid w:val="007138A8"/>
    <w:rsid w:val="007142AD"/>
    <w:rsid w:val="00715410"/>
    <w:rsid w:val="00717670"/>
    <w:rsid w:val="00720EDF"/>
    <w:rsid w:val="0072120A"/>
    <w:rsid w:val="0072250B"/>
    <w:rsid w:val="0072354F"/>
    <w:rsid w:val="007235C0"/>
    <w:rsid w:val="0072434A"/>
    <w:rsid w:val="00724AEB"/>
    <w:rsid w:val="00724B55"/>
    <w:rsid w:val="007262A3"/>
    <w:rsid w:val="00730EC5"/>
    <w:rsid w:val="007320BD"/>
    <w:rsid w:val="007334C9"/>
    <w:rsid w:val="00734F88"/>
    <w:rsid w:val="00736764"/>
    <w:rsid w:val="00742C7A"/>
    <w:rsid w:val="00743DFB"/>
    <w:rsid w:val="00745001"/>
    <w:rsid w:val="00746C96"/>
    <w:rsid w:val="0074799C"/>
    <w:rsid w:val="00751622"/>
    <w:rsid w:val="00753514"/>
    <w:rsid w:val="00754819"/>
    <w:rsid w:val="007552AC"/>
    <w:rsid w:val="00755B14"/>
    <w:rsid w:val="00761269"/>
    <w:rsid w:val="007626EC"/>
    <w:rsid w:val="00762CC7"/>
    <w:rsid w:val="007639FD"/>
    <w:rsid w:val="00765598"/>
    <w:rsid w:val="0076695A"/>
    <w:rsid w:val="00770A73"/>
    <w:rsid w:val="00771430"/>
    <w:rsid w:val="007724B7"/>
    <w:rsid w:val="00777BA2"/>
    <w:rsid w:val="0078124D"/>
    <w:rsid w:val="0078175A"/>
    <w:rsid w:val="00782F01"/>
    <w:rsid w:val="00783751"/>
    <w:rsid w:val="00783FB1"/>
    <w:rsid w:val="007860CD"/>
    <w:rsid w:val="00786A1E"/>
    <w:rsid w:val="00787620"/>
    <w:rsid w:val="00790262"/>
    <w:rsid w:val="00790C27"/>
    <w:rsid w:val="00794414"/>
    <w:rsid w:val="00794991"/>
    <w:rsid w:val="0079658C"/>
    <w:rsid w:val="0079709F"/>
    <w:rsid w:val="007A0800"/>
    <w:rsid w:val="007A2A4D"/>
    <w:rsid w:val="007A2C9B"/>
    <w:rsid w:val="007A4703"/>
    <w:rsid w:val="007A49A9"/>
    <w:rsid w:val="007A52C0"/>
    <w:rsid w:val="007A7415"/>
    <w:rsid w:val="007A74EE"/>
    <w:rsid w:val="007B1965"/>
    <w:rsid w:val="007B19F8"/>
    <w:rsid w:val="007B3D06"/>
    <w:rsid w:val="007B40E3"/>
    <w:rsid w:val="007B4424"/>
    <w:rsid w:val="007B4CB4"/>
    <w:rsid w:val="007B5561"/>
    <w:rsid w:val="007B61E4"/>
    <w:rsid w:val="007B626F"/>
    <w:rsid w:val="007B7C1E"/>
    <w:rsid w:val="007B7DC7"/>
    <w:rsid w:val="007C1D21"/>
    <w:rsid w:val="007C274E"/>
    <w:rsid w:val="007C3349"/>
    <w:rsid w:val="007C4FD1"/>
    <w:rsid w:val="007C59F5"/>
    <w:rsid w:val="007C6421"/>
    <w:rsid w:val="007D01AD"/>
    <w:rsid w:val="007D0528"/>
    <w:rsid w:val="007D08F6"/>
    <w:rsid w:val="007D1AFA"/>
    <w:rsid w:val="007D3082"/>
    <w:rsid w:val="007D34D1"/>
    <w:rsid w:val="007D4917"/>
    <w:rsid w:val="007D73B9"/>
    <w:rsid w:val="007E048A"/>
    <w:rsid w:val="007E0668"/>
    <w:rsid w:val="007E0C77"/>
    <w:rsid w:val="007E4564"/>
    <w:rsid w:val="007E48BB"/>
    <w:rsid w:val="007E4C5B"/>
    <w:rsid w:val="007E5135"/>
    <w:rsid w:val="007E54D9"/>
    <w:rsid w:val="007E6C1E"/>
    <w:rsid w:val="007F02F3"/>
    <w:rsid w:val="007F0FAC"/>
    <w:rsid w:val="007F4900"/>
    <w:rsid w:val="007F636A"/>
    <w:rsid w:val="007F6D14"/>
    <w:rsid w:val="007F6D9B"/>
    <w:rsid w:val="007F6E83"/>
    <w:rsid w:val="007F7BC9"/>
    <w:rsid w:val="008001BF"/>
    <w:rsid w:val="008025F8"/>
    <w:rsid w:val="00804441"/>
    <w:rsid w:val="00804834"/>
    <w:rsid w:val="00804975"/>
    <w:rsid w:val="00804BA9"/>
    <w:rsid w:val="00804D9B"/>
    <w:rsid w:val="0080572A"/>
    <w:rsid w:val="00805B72"/>
    <w:rsid w:val="008076D8"/>
    <w:rsid w:val="00807F33"/>
    <w:rsid w:val="0081128F"/>
    <w:rsid w:val="008117F3"/>
    <w:rsid w:val="00812B59"/>
    <w:rsid w:val="00814283"/>
    <w:rsid w:val="00814286"/>
    <w:rsid w:val="00816650"/>
    <w:rsid w:val="00820FE5"/>
    <w:rsid w:val="00823EDC"/>
    <w:rsid w:val="00824263"/>
    <w:rsid w:val="00825864"/>
    <w:rsid w:val="00826959"/>
    <w:rsid w:val="00826A67"/>
    <w:rsid w:val="008273EE"/>
    <w:rsid w:val="00827E71"/>
    <w:rsid w:val="00830F5B"/>
    <w:rsid w:val="00831901"/>
    <w:rsid w:val="00831E69"/>
    <w:rsid w:val="00832C50"/>
    <w:rsid w:val="00832EA3"/>
    <w:rsid w:val="008342A9"/>
    <w:rsid w:val="0083562C"/>
    <w:rsid w:val="0083775E"/>
    <w:rsid w:val="0084119B"/>
    <w:rsid w:val="00841B36"/>
    <w:rsid w:val="00841E65"/>
    <w:rsid w:val="00842CA9"/>
    <w:rsid w:val="00842CF5"/>
    <w:rsid w:val="0084485F"/>
    <w:rsid w:val="00844B12"/>
    <w:rsid w:val="008450A6"/>
    <w:rsid w:val="0084629D"/>
    <w:rsid w:val="00851C49"/>
    <w:rsid w:val="0085458B"/>
    <w:rsid w:val="00855784"/>
    <w:rsid w:val="008575FC"/>
    <w:rsid w:val="00861283"/>
    <w:rsid w:val="00861A2F"/>
    <w:rsid w:val="0086635A"/>
    <w:rsid w:val="00870063"/>
    <w:rsid w:val="008705AF"/>
    <w:rsid w:val="0087078D"/>
    <w:rsid w:val="008710DA"/>
    <w:rsid w:val="00872CBD"/>
    <w:rsid w:val="00873FBE"/>
    <w:rsid w:val="0087520E"/>
    <w:rsid w:val="00875812"/>
    <w:rsid w:val="008758E2"/>
    <w:rsid w:val="00877EF0"/>
    <w:rsid w:val="0088051B"/>
    <w:rsid w:val="008810CD"/>
    <w:rsid w:val="00883651"/>
    <w:rsid w:val="00885F5D"/>
    <w:rsid w:val="00886218"/>
    <w:rsid w:val="00886DFA"/>
    <w:rsid w:val="00887A7E"/>
    <w:rsid w:val="00887D7F"/>
    <w:rsid w:val="0089003A"/>
    <w:rsid w:val="00890696"/>
    <w:rsid w:val="00893099"/>
    <w:rsid w:val="00894095"/>
    <w:rsid w:val="0089799B"/>
    <w:rsid w:val="008979CD"/>
    <w:rsid w:val="008A5018"/>
    <w:rsid w:val="008A63CF"/>
    <w:rsid w:val="008A7D9A"/>
    <w:rsid w:val="008B175B"/>
    <w:rsid w:val="008B199A"/>
    <w:rsid w:val="008B206D"/>
    <w:rsid w:val="008B32EE"/>
    <w:rsid w:val="008B359E"/>
    <w:rsid w:val="008B4660"/>
    <w:rsid w:val="008B4823"/>
    <w:rsid w:val="008B50C8"/>
    <w:rsid w:val="008B68B1"/>
    <w:rsid w:val="008B6975"/>
    <w:rsid w:val="008B6D32"/>
    <w:rsid w:val="008C05DE"/>
    <w:rsid w:val="008C2860"/>
    <w:rsid w:val="008C305D"/>
    <w:rsid w:val="008C511A"/>
    <w:rsid w:val="008C6228"/>
    <w:rsid w:val="008C6D96"/>
    <w:rsid w:val="008D44C2"/>
    <w:rsid w:val="008D4D6E"/>
    <w:rsid w:val="008D4DAA"/>
    <w:rsid w:val="008D51C2"/>
    <w:rsid w:val="008D56D1"/>
    <w:rsid w:val="008D5976"/>
    <w:rsid w:val="008D6197"/>
    <w:rsid w:val="008D7C01"/>
    <w:rsid w:val="008E0714"/>
    <w:rsid w:val="008E26CC"/>
    <w:rsid w:val="008E3124"/>
    <w:rsid w:val="008E52A4"/>
    <w:rsid w:val="008E6B2C"/>
    <w:rsid w:val="008E6B59"/>
    <w:rsid w:val="008E7194"/>
    <w:rsid w:val="008E7305"/>
    <w:rsid w:val="008F02E5"/>
    <w:rsid w:val="008F0708"/>
    <w:rsid w:val="008F2320"/>
    <w:rsid w:val="008F2C42"/>
    <w:rsid w:val="008F385E"/>
    <w:rsid w:val="008F6DB8"/>
    <w:rsid w:val="008F768D"/>
    <w:rsid w:val="00901242"/>
    <w:rsid w:val="0090140E"/>
    <w:rsid w:val="0090234E"/>
    <w:rsid w:val="00903913"/>
    <w:rsid w:val="00903E2F"/>
    <w:rsid w:val="009041DE"/>
    <w:rsid w:val="009060A1"/>
    <w:rsid w:val="009103D6"/>
    <w:rsid w:val="00910809"/>
    <w:rsid w:val="00911744"/>
    <w:rsid w:val="00911CC2"/>
    <w:rsid w:val="00912982"/>
    <w:rsid w:val="00913093"/>
    <w:rsid w:val="009148B8"/>
    <w:rsid w:val="00915523"/>
    <w:rsid w:val="0091677F"/>
    <w:rsid w:val="0091735F"/>
    <w:rsid w:val="00920300"/>
    <w:rsid w:val="00920428"/>
    <w:rsid w:val="009210A4"/>
    <w:rsid w:val="00922A9B"/>
    <w:rsid w:val="00922D18"/>
    <w:rsid w:val="009235D6"/>
    <w:rsid w:val="00923A42"/>
    <w:rsid w:val="00924B05"/>
    <w:rsid w:val="0092549D"/>
    <w:rsid w:val="0092673A"/>
    <w:rsid w:val="00926F5A"/>
    <w:rsid w:val="009314B3"/>
    <w:rsid w:val="009314BB"/>
    <w:rsid w:val="00933543"/>
    <w:rsid w:val="009338AB"/>
    <w:rsid w:val="009339AF"/>
    <w:rsid w:val="00933C38"/>
    <w:rsid w:val="00934685"/>
    <w:rsid w:val="00934D56"/>
    <w:rsid w:val="009359BA"/>
    <w:rsid w:val="00935AC3"/>
    <w:rsid w:val="00936544"/>
    <w:rsid w:val="00936C6C"/>
    <w:rsid w:val="00937323"/>
    <w:rsid w:val="00937A10"/>
    <w:rsid w:val="009403E2"/>
    <w:rsid w:val="0094065E"/>
    <w:rsid w:val="00941C88"/>
    <w:rsid w:val="0094322A"/>
    <w:rsid w:val="00944AF7"/>
    <w:rsid w:val="009456DC"/>
    <w:rsid w:val="00947D22"/>
    <w:rsid w:val="009506D2"/>
    <w:rsid w:val="00951467"/>
    <w:rsid w:val="00952010"/>
    <w:rsid w:val="00953997"/>
    <w:rsid w:val="009539EF"/>
    <w:rsid w:val="00953B37"/>
    <w:rsid w:val="00953E99"/>
    <w:rsid w:val="00954061"/>
    <w:rsid w:val="00954BB3"/>
    <w:rsid w:val="00955879"/>
    <w:rsid w:val="00955C4B"/>
    <w:rsid w:val="00956735"/>
    <w:rsid w:val="00957C0A"/>
    <w:rsid w:val="00962266"/>
    <w:rsid w:val="00962596"/>
    <w:rsid w:val="009625A1"/>
    <w:rsid w:val="009633D7"/>
    <w:rsid w:val="0096378E"/>
    <w:rsid w:val="009640ED"/>
    <w:rsid w:val="009641AF"/>
    <w:rsid w:val="0096521E"/>
    <w:rsid w:val="00967346"/>
    <w:rsid w:val="00967463"/>
    <w:rsid w:val="009674BD"/>
    <w:rsid w:val="00967634"/>
    <w:rsid w:val="00967FCF"/>
    <w:rsid w:val="009701E2"/>
    <w:rsid w:val="009708D9"/>
    <w:rsid w:val="00970E89"/>
    <w:rsid w:val="00971376"/>
    <w:rsid w:val="009730C2"/>
    <w:rsid w:val="009751F3"/>
    <w:rsid w:val="00975754"/>
    <w:rsid w:val="00975CEB"/>
    <w:rsid w:val="009763D2"/>
    <w:rsid w:val="00980570"/>
    <w:rsid w:val="0098203A"/>
    <w:rsid w:val="0098455D"/>
    <w:rsid w:val="009847DB"/>
    <w:rsid w:val="00984863"/>
    <w:rsid w:val="00984AF9"/>
    <w:rsid w:val="009854EE"/>
    <w:rsid w:val="0098711A"/>
    <w:rsid w:val="00987EBC"/>
    <w:rsid w:val="00987F6F"/>
    <w:rsid w:val="00990236"/>
    <w:rsid w:val="00990901"/>
    <w:rsid w:val="00990D0C"/>
    <w:rsid w:val="009918A4"/>
    <w:rsid w:val="00991DEB"/>
    <w:rsid w:val="009953DD"/>
    <w:rsid w:val="009A00BA"/>
    <w:rsid w:val="009A5D66"/>
    <w:rsid w:val="009A679D"/>
    <w:rsid w:val="009A6F42"/>
    <w:rsid w:val="009B010B"/>
    <w:rsid w:val="009B03B1"/>
    <w:rsid w:val="009B294C"/>
    <w:rsid w:val="009B35FD"/>
    <w:rsid w:val="009B3B39"/>
    <w:rsid w:val="009C0F8D"/>
    <w:rsid w:val="009C1382"/>
    <w:rsid w:val="009C140D"/>
    <w:rsid w:val="009C1503"/>
    <w:rsid w:val="009C1640"/>
    <w:rsid w:val="009C1D33"/>
    <w:rsid w:val="009C325A"/>
    <w:rsid w:val="009C4BF6"/>
    <w:rsid w:val="009C546D"/>
    <w:rsid w:val="009C6463"/>
    <w:rsid w:val="009C66EE"/>
    <w:rsid w:val="009C6F41"/>
    <w:rsid w:val="009C7246"/>
    <w:rsid w:val="009D0068"/>
    <w:rsid w:val="009D0538"/>
    <w:rsid w:val="009D1136"/>
    <w:rsid w:val="009D159E"/>
    <w:rsid w:val="009D1B34"/>
    <w:rsid w:val="009D3032"/>
    <w:rsid w:val="009D4067"/>
    <w:rsid w:val="009D4EFC"/>
    <w:rsid w:val="009D65AC"/>
    <w:rsid w:val="009E055A"/>
    <w:rsid w:val="009E0A7B"/>
    <w:rsid w:val="009E3EF6"/>
    <w:rsid w:val="009E42C7"/>
    <w:rsid w:val="009E4C69"/>
    <w:rsid w:val="009E5AB3"/>
    <w:rsid w:val="009E75D8"/>
    <w:rsid w:val="009F07C2"/>
    <w:rsid w:val="009F221C"/>
    <w:rsid w:val="009F3811"/>
    <w:rsid w:val="009F4664"/>
    <w:rsid w:val="009F50E7"/>
    <w:rsid w:val="009F5EDB"/>
    <w:rsid w:val="009F67D0"/>
    <w:rsid w:val="009F69AE"/>
    <w:rsid w:val="009F6DBE"/>
    <w:rsid w:val="009F7970"/>
    <w:rsid w:val="009F7D09"/>
    <w:rsid w:val="00A01119"/>
    <w:rsid w:val="00A0174F"/>
    <w:rsid w:val="00A017FD"/>
    <w:rsid w:val="00A02A0F"/>
    <w:rsid w:val="00A0426E"/>
    <w:rsid w:val="00A055F8"/>
    <w:rsid w:val="00A05A31"/>
    <w:rsid w:val="00A12A32"/>
    <w:rsid w:val="00A13D5B"/>
    <w:rsid w:val="00A14408"/>
    <w:rsid w:val="00A148C9"/>
    <w:rsid w:val="00A159BB"/>
    <w:rsid w:val="00A16462"/>
    <w:rsid w:val="00A173CE"/>
    <w:rsid w:val="00A21AB4"/>
    <w:rsid w:val="00A21B71"/>
    <w:rsid w:val="00A2358E"/>
    <w:rsid w:val="00A24F15"/>
    <w:rsid w:val="00A25CBA"/>
    <w:rsid w:val="00A263DA"/>
    <w:rsid w:val="00A276E6"/>
    <w:rsid w:val="00A279AC"/>
    <w:rsid w:val="00A27ECC"/>
    <w:rsid w:val="00A3077B"/>
    <w:rsid w:val="00A31971"/>
    <w:rsid w:val="00A3223F"/>
    <w:rsid w:val="00A34C71"/>
    <w:rsid w:val="00A34FEA"/>
    <w:rsid w:val="00A350E0"/>
    <w:rsid w:val="00A35786"/>
    <w:rsid w:val="00A37441"/>
    <w:rsid w:val="00A37597"/>
    <w:rsid w:val="00A37CE0"/>
    <w:rsid w:val="00A426BF"/>
    <w:rsid w:val="00A431FE"/>
    <w:rsid w:val="00A45C89"/>
    <w:rsid w:val="00A46426"/>
    <w:rsid w:val="00A4685E"/>
    <w:rsid w:val="00A468EB"/>
    <w:rsid w:val="00A46A14"/>
    <w:rsid w:val="00A5129D"/>
    <w:rsid w:val="00A5138C"/>
    <w:rsid w:val="00A521F1"/>
    <w:rsid w:val="00A57133"/>
    <w:rsid w:val="00A60118"/>
    <w:rsid w:val="00A604A3"/>
    <w:rsid w:val="00A61792"/>
    <w:rsid w:val="00A630C2"/>
    <w:rsid w:val="00A634C8"/>
    <w:rsid w:val="00A63AD8"/>
    <w:rsid w:val="00A65E59"/>
    <w:rsid w:val="00A67609"/>
    <w:rsid w:val="00A67B6D"/>
    <w:rsid w:val="00A70AA9"/>
    <w:rsid w:val="00A70ADF"/>
    <w:rsid w:val="00A7155A"/>
    <w:rsid w:val="00A72F97"/>
    <w:rsid w:val="00A738FA"/>
    <w:rsid w:val="00A73D03"/>
    <w:rsid w:val="00A73E07"/>
    <w:rsid w:val="00A74BE7"/>
    <w:rsid w:val="00A752A2"/>
    <w:rsid w:val="00A7569D"/>
    <w:rsid w:val="00A759F1"/>
    <w:rsid w:val="00A81A5D"/>
    <w:rsid w:val="00A82DFE"/>
    <w:rsid w:val="00A83F20"/>
    <w:rsid w:val="00A84265"/>
    <w:rsid w:val="00A84854"/>
    <w:rsid w:val="00A908CE"/>
    <w:rsid w:val="00A90C2C"/>
    <w:rsid w:val="00A9192F"/>
    <w:rsid w:val="00A93D37"/>
    <w:rsid w:val="00A94E45"/>
    <w:rsid w:val="00A955F0"/>
    <w:rsid w:val="00A95744"/>
    <w:rsid w:val="00A96EBE"/>
    <w:rsid w:val="00AA0ABA"/>
    <w:rsid w:val="00AA257A"/>
    <w:rsid w:val="00AA43B4"/>
    <w:rsid w:val="00AA4577"/>
    <w:rsid w:val="00AA45CA"/>
    <w:rsid w:val="00AA46DA"/>
    <w:rsid w:val="00AA5AB4"/>
    <w:rsid w:val="00AA664D"/>
    <w:rsid w:val="00AA6DFE"/>
    <w:rsid w:val="00AB2969"/>
    <w:rsid w:val="00AB2BA0"/>
    <w:rsid w:val="00AB35FC"/>
    <w:rsid w:val="00AB3716"/>
    <w:rsid w:val="00AB3E9D"/>
    <w:rsid w:val="00AB3F40"/>
    <w:rsid w:val="00AB505F"/>
    <w:rsid w:val="00AB5B49"/>
    <w:rsid w:val="00AB67B9"/>
    <w:rsid w:val="00AB6B17"/>
    <w:rsid w:val="00AB6ED0"/>
    <w:rsid w:val="00AB7F95"/>
    <w:rsid w:val="00AC0625"/>
    <w:rsid w:val="00AC0D56"/>
    <w:rsid w:val="00AC1BF5"/>
    <w:rsid w:val="00AC226D"/>
    <w:rsid w:val="00AC3274"/>
    <w:rsid w:val="00AC3F00"/>
    <w:rsid w:val="00AC4BFA"/>
    <w:rsid w:val="00AD0072"/>
    <w:rsid w:val="00AD0977"/>
    <w:rsid w:val="00AD0B23"/>
    <w:rsid w:val="00AD1736"/>
    <w:rsid w:val="00AD1B40"/>
    <w:rsid w:val="00AD2219"/>
    <w:rsid w:val="00AD309A"/>
    <w:rsid w:val="00AD4174"/>
    <w:rsid w:val="00AD4B88"/>
    <w:rsid w:val="00AD57D5"/>
    <w:rsid w:val="00AD7A99"/>
    <w:rsid w:val="00AD7CFE"/>
    <w:rsid w:val="00AE0F58"/>
    <w:rsid w:val="00AE1FB5"/>
    <w:rsid w:val="00AE2732"/>
    <w:rsid w:val="00AE364F"/>
    <w:rsid w:val="00AE3A40"/>
    <w:rsid w:val="00AE3EB5"/>
    <w:rsid w:val="00AE53B2"/>
    <w:rsid w:val="00AE566B"/>
    <w:rsid w:val="00AE5A25"/>
    <w:rsid w:val="00AE5AC7"/>
    <w:rsid w:val="00AF209D"/>
    <w:rsid w:val="00AF6174"/>
    <w:rsid w:val="00AF61C2"/>
    <w:rsid w:val="00AF6596"/>
    <w:rsid w:val="00AF686E"/>
    <w:rsid w:val="00AF71FB"/>
    <w:rsid w:val="00B003B7"/>
    <w:rsid w:val="00B01E6B"/>
    <w:rsid w:val="00B03225"/>
    <w:rsid w:val="00B035F0"/>
    <w:rsid w:val="00B036C2"/>
    <w:rsid w:val="00B03BFA"/>
    <w:rsid w:val="00B04735"/>
    <w:rsid w:val="00B04EE8"/>
    <w:rsid w:val="00B05537"/>
    <w:rsid w:val="00B068D3"/>
    <w:rsid w:val="00B06F03"/>
    <w:rsid w:val="00B072F4"/>
    <w:rsid w:val="00B1058D"/>
    <w:rsid w:val="00B10721"/>
    <w:rsid w:val="00B1154E"/>
    <w:rsid w:val="00B1180E"/>
    <w:rsid w:val="00B1254A"/>
    <w:rsid w:val="00B133BA"/>
    <w:rsid w:val="00B14685"/>
    <w:rsid w:val="00B14B8F"/>
    <w:rsid w:val="00B161D7"/>
    <w:rsid w:val="00B17693"/>
    <w:rsid w:val="00B17B55"/>
    <w:rsid w:val="00B205F9"/>
    <w:rsid w:val="00B20AC3"/>
    <w:rsid w:val="00B23284"/>
    <w:rsid w:val="00B25487"/>
    <w:rsid w:val="00B261B0"/>
    <w:rsid w:val="00B26506"/>
    <w:rsid w:val="00B26681"/>
    <w:rsid w:val="00B31C2A"/>
    <w:rsid w:val="00B32326"/>
    <w:rsid w:val="00B327DA"/>
    <w:rsid w:val="00B32979"/>
    <w:rsid w:val="00B32FDE"/>
    <w:rsid w:val="00B3311D"/>
    <w:rsid w:val="00B3350F"/>
    <w:rsid w:val="00B337A0"/>
    <w:rsid w:val="00B36D2A"/>
    <w:rsid w:val="00B37C2E"/>
    <w:rsid w:val="00B41291"/>
    <w:rsid w:val="00B41756"/>
    <w:rsid w:val="00B4250D"/>
    <w:rsid w:val="00B4352A"/>
    <w:rsid w:val="00B43783"/>
    <w:rsid w:val="00B463AE"/>
    <w:rsid w:val="00B4772F"/>
    <w:rsid w:val="00B47783"/>
    <w:rsid w:val="00B50B88"/>
    <w:rsid w:val="00B51002"/>
    <w:rsid w:val="00B518D0"/>
    <w:rsid w:val="00B51999"/>
    <w:rsid w:val="00B52D3A"/>
    <w:rsid w:val="00B53B31"/>
    <w:rsid w:val="00B55583"/>
    <w:rsid w:val="00B57EBC"/>
    <w:rsid w:val="00B6021C"/>
    <w:rsid w:val="00B61391"/>
    <w:rsid w:val="00B622A3"/>
    <w:rsid w:val="00B624D5"/>
    <w:rsid w:val="00B63310"/>
    <w:rsid w:val="00B64555"/>
    <w:rsid w:val="00B64DAD"/>
    <w:rsid w:val="00B65261"/>
    <w:rsid w:val="00B67B42"/>
    <w:rsid w:val="00B708D6"/>
    <w:rsid w:val="00B71A4B"/>
    <w:rsid w:val="00B7278F"/>
    <w:rsid w:val="00B728BD"/>
    <w:rsid w:val="00B72D1E"/>
    <w:rsid w:val="00B737B4"/>
    <w:rsid w:val="00B73A39"/>
    <w:rsid w:val="00B73B75"/>
    <w:rsid w:val="00B74F91"/>
    <w:rsid w:val="00B752CE"/>
    <w:rsid w:val="00B75552"/>
    <w:rsid w:val="00B756C4"/>
    <w:rsid w:val="00B75E46"/>
    <w:rsid w:val="00B77046"/>
    <w:rsid w:val="00B77304"/>
    <w:rsid w:val="00B82B81"/>
    <w:rsid w:val="00B830C6"/>
    <w:rsid w:val="00B84751"/>
    <w:rsid w:val="00B84F75"/>
    <w:rsid w:val="00B861A0"/>
    <w:rsid w:val="00B863D7"/>
    <w:rsid w:val="00B875B3"/>
    <w:rsid w:val="00B91953"/>
    <w:rsid w:val="00B926E5"/>
    <w:rsid w:val="00B9315E"/>
    <w:rsid w:val="00B934A5"/>
    <w:rsid w:val="00B939D5"/>
    <w:rsid w:val="00B94092"/>
    <w:rsid w:val="00B95CDB"/>
    <w:rsid w:val="00B965E3"/>
    <w:rsid w:val="00B973CB"/>
    <w:rsid w:val="00BA0894"/>
    <w:rsid w:val="00BA47B8"/>
    <w:rsid w:val="00BA5B31"/>
    <w:rsid w:val="00BA7432"/>
    <w:rsid w:val="00BA7625"/>
    <w:rsid w:val="00BA7906"/>
    <w:rsid w:val="00BB32D9"/>
    <w:rsid w:val="00BB3BC9"/>
    <w:rsid w:val="00BB418E"/>
    <w:rsid w:val="00BB486F"/>
    <w:rsid w:val="00BB587A"/>
    <w:rsid w:val="00BB6007"/>
    <w:rsid w:val="00BB6943"/>
    <w:rsid w:val="00BB740F"/>
    <w:rsid w:val="00BC0918"/>
    <w:rsid w:val="00BC0B05"/>
    <w:rsid w:val="00BC2D85"/>
    <w:rsid w:val="00BC3596"/>
    <w:rsid w:val="00BC494C"/>
    <w:rsid w:val="00BC553C"/>
    <w:rsid w:val="00BC55E5"/>
    <w:rsid w:val="00BD0C18"/>
    <w:rsid w:val="00BD202F"/>
    <w:rsid w:val="00BD46BF"/>
    <w:rsid w:val="00BD50E3"/>
    <w:rsid w:val="00BD5184"/>
    <w:rsid w:val="00BE164F"/>
    <w:rsid w:val="00BE380D"/>
    <w:rsid w:val="00BE49D3"/>
    <w:rsid w:val="00BE4BA7"/>
    <w:rsid w:val="00BE5066"/>
    <w:rsid w:val="00BE709D"/>
    <w:rsid w:val="00BE7763"/>
    <w:rsid w:val="00BE77A2"/>
    <w:rsid w:val="00BF14F8"/>
    <w:rsid w:val="00BF2533"/>
    <w:rsid w:val="00BF292F"/>
    <w:rsid w:val="00BF4463"/>
    <w:rsid w:val="00BF4DAA"/>
    <w:rsid w:val="00BF5D04"/>
    <w:rsid w:val="00BF6058"/>
    <w:rsid w:val="00C001FA"/>
    <w:rsid w:val="00C003F0"/>
    <w:rsid w:val="00C007AA"/>
    <w:rsid w:val="00C00ECB"/>
    <w:rsid w:val="00C012A3"/>
    <w:rsid w:val="00C05552"/>
    <w:rsid w:val="00C05651"/>
    <w:rsid w:val="00C05703"/>
    <w:rsid w:val="00C06AD6"/>
    <w:rsid w:val="00C075E7"/>
    <w:rsid w:val="00C110E8"/>
    <w:rsid w:val="00C13723"/>
    <w:rsid w:val="00C16CEE"/>
    <w:rsid w:val="00C2065B"/>
    <w:rsid w:val="00C2093E"/>
    <w:rsid w:val="00C209D7"/>
    <w:rsid w:val="00C2289D"/>
    <w:rsid w:val="00C22976"/>
    <w:rsid w:val="00C23352"/>
    <w:rsid w:val="00C24F3F"/>
    <w:rsid w:val="00C25040"/>
    <w:rsid w:val="00C2530D"/>
    <w:rsid w:val="00C26370"/>
    <w:rsid w:val="00C26F49"/>
    <w:rsid w:val="00C30628"/>
    <w:rsid w:val="00C3183C"/>
    <w:rsid w:val="00C32978"/>
    <w:rsid w:val="00C32AAF"/>
    <w:rsid w:val="00C33231"/>
    <w:rsid w:val="00C36100"/>
    <w:rsid w:val="00C41B0E"/>
    <w:rsid w:val="00C42B35"/>
    <w:rsid w:val="00C42C41"/>
    <w:rsid w:val="00C46C93"/>
    <w:rsid w:val="00C5124D"/>
    <w:rsid w:val="00C51785"/>
    <w:rsid w:val="00C520B9"/>
    <w:rsid w:val="00C523BC"/>
    <w:rsid w:val="00C546D2"/>
    <w:rsid w:val="00C54840"/>
    <w:rsid w:val="00C54FA0"/>
    <w:rsid w:val="00C55107"/>
    <w:rsid w:val="00C55376"/>
    <w:rsid w:val="00C569F6"/>
    <w:rsid w:val="00C618A8"/>
    <w:rsid w:val="00C62B8F"/>
    <w:rsid w:val="00C62CDE"/>
    <w:rsid w:val="00C62D63"/>
    <w:rsid w:val="00C64C08"/>
    <w:rsid w:val="00C6537F"/>
    <w:rsid w:val="00C653F4"/>
    <w:rsid w:val="00C7051E"/>
    <w:rsid w:val="00C70900"/>
    <w:rsid w:val="00C70D1B"/>
    <w:rsid w:val="00C715CF"/>
    <w:rsid w:val="00C7233B"/>
    <w:rsid w:val="00C72695"/>
    <w:rsid w:val="00C72F95"/>
    <w:rsid w:val="00C738F4"/>
    <w:rsid w:val="00C7417F"/>
    <w:rsid w:val="00C74A54"/>
    <w:rsid w:val="00C751F8"/>
    <w:rsid w:val="00C75B90"/>
    <w:rsid w:val="00C76C6F"/>
    <w:rsid w:val="00C80D6F"/>
    <w:rsid w:val="00C815B9"/>
    <w:rsid w:val="00C81882"/>
    <w:rsid w:val="00C82B80"/>
    <w:rsid w:val="00C83C9D"/>
    <w:rsid w:val="00C86573"/>
    <w:rsid w:val="00C865C0"/>
    <w:rsid w:val="00C905CD"/>
    <w:rsid w:val="00C90608"/>
    <w:rsid w:val="00C90929"/>
    <w:rsid w:val="00C9375B"/>
    <w:rsid w:val="00C95541"/>
    <w:rsid w:val="00C9595C"/>
    <w:rsid w:val="00C95A4F"/>
    <w:rsid w:val="00C95D59"/>
    <w:rsid w:val="00CA081A"/>
    <w:rsid w:val="00CA2D5B"/>
    <w:rsid w:val="00CA2EE8"/>
    <w:rsid w:val="00CA4D72"/>
    <w:rsid w:val="00CA5236"/>
    <w:rsid w:val="00CA5705"/>
    <w:rsid w:val="00CA6959"/>
    <w:rsid w:val="00CB13A8"/>
    <w:rsid w:val="00CB2A10"/>
    <w:rsid w:val="00CB3912"/>
    <w:rsid w:val="00CB3FDC"/>
    <w:rsid w:val="00CB417E"/>
    <w:rsid w:val="00CB4788"/>
    <w:rsid w:val="00CC1136"/>
    <w:rsid w:val="00CC16AD"/>
    <w:rsid w:val="00CC198C"/>
    <w:rsid w:val="00CC2765"/>
    <w:rsid w:val="00CC2D93"/>
    <w:rsid w:val="00CC3342"/>
    <w:rsid w:val="00CC362F"/>
    <w:rsid w:val="00CC3D61"/>
    <w:rsid w:val="00CC585B"/>
    <w:rsid w:val="00CC7980"/>
    <w:rsid w:val="00CD09A6"/>
    <w:rsid w:val="00CD1256"/>
    <w:rsid w:val="00CD36D8"/>
    <w:rsid w:val="00CD3CBE"/>
    <w:rsid w:val="00CD65E9"/>
    <w:rsid w:val="00CD7970"/>
    <w:rsid w:val="00CE6CBD"/>
    <w:rsid w:val="00CE6E6F"/>
    <w:rsid w:val="00CE7853"/>
    <w:rsid w:val="00CF3FED"/>
    <w:rsid w:val="00CF597E"/>
    <w:rsid w:val="00CF66A2"/>
    <w:rsid w:val="00D00328"/>
    <w:rsid w:val="00D00789"/>
    <w:rsid w:val="00D01A4E"/>
    <w:rsid w:val="00D04CAB"/>
    <w:rsid w:val="00D05B02"/>
    <w:rsid w:val="00D067AD"/>
    <w:rsid w:val="00D069BA"/>
    <w:rsid w:val="00D06CB2"/>
    <w:rsid w:val="00D1049F"/>
    <w:rsid w:val="00D10964"/>
    <w:rsid w:val="00D11A1F"/>
    <w:rsid w:val="00D13A23"/>
    <w:rsid w:val="00D14306"/>
    <w:rsid w:val="00D167C6"/>
    <w:rsid w:val="00D16C43"/>
    <w:rsid w:val="00D1700E"/>
    <w:rsid w:val="00D22E03"/>
    <w:rsid w:val="00D24435"/>
    <w:rsid w:val="00D24A95"/>
    <w:rsid w:val="00D25301"/>
    <w:rsid w:val="00D2623E"/>
    <w:rsid w:val="00D31403"/>
    <w:rsid w:val="00D330B3"/>
    <w:rsid w:val="00D33D84"/>
    <w:rsid w:val="00D35C6C"/>
    <w:rsid w:val="00D35ECC"/>
    <w:rsid w:val="00D375FC"/>
    <w:rsid w:val="00D402F3"/>
    <w:rsid w:val="00D4162A"/>
    <w:rsid w:val="00D424C8"/>
    <w:rsid w:val="00D42685"/>
    <w:rsid w:val="00D433C0"/>
    <w:rsid w:val="00D4565D"/>
    <w:rsid w:val="00D464CB"/>
    <w:rsid w:val="00D47B54"/>
    <w:rsid w:val="00D5051B"/>
    <w:rsid w:val="00D52986"/>
    <w:rsid w:val="00D53025"/>
    <w:rsid w:val="00D5338D"/>
    <w:rsid w:val="00D535C1"/>
    <w:rsid w:val="00D53E92"/>
    <w:rsid w:val="00D54809"/>
    <w:rsid w:val="00D5572D"/>
    <w:rsid w:val="00D563D8"/>
    <w:rsid w:val="00D577A6"/>
    <w:rsid w:val="00D60ED6"/>
    <w:rsid w:val="00D63262"/>
    <w:rsid w:val="00D637CA"/>
    <w:rsid w:val="00D64851"/>
    <w:rsid w:val="00D64A9A"/>
    <w:rsid w:val="00D64EAB"/>
    <w:rsid w:val="00D665AC"/>
    <w:rsid w:val="00D6666D"/>
    <w:rsid w:val="00D66B06"/>
    <w:rsid w:val="00D66E41"/>
    <w:rsid w:val="00D67527"/>
    <w:rsid w:val="00D70575"/>
    <w:rsid w:val="00D70910"/>
    <w:rsid w:val="00D711DD"/>
    <w:rsid w:val="00D71F73"/>
    <w:rsid w:val="00D71F7D"/>
    <w:rsid w:val="00D73990"/>
    <w:rsid w:val="00D739C0"/>
    <w:rsid w:val="00D75CD4"/>
    <w:rsid w:val="00D761BD"/>
    <w:rsid w:val="00D76420"/>
    <w:rsid w:val="00D80E49"/>
    <w:rsid w:val="00D8149D"/>
    <w:rsid w:val="00D815EA"/>
    <w:rsid w:val="00D85639"/>
    <w:rsid w:val="00D8656C"/>
    <w:rsid w:val="00D90AD8"/>
    <w:rsid w:val="00D91236"/>
    <w:rsid w:val="00D92188"/>
    <w:rsid w:val="00D93B0F"/>
    <w:rsid w:val="00DA2594"/>
    <w:rsid w:val="00DA37B5"/>
    <w:rsid w:val="00DA5F01"/>
    <w:rsid w:val="00DA6A56"/>
    <w:rsid w:val="00DB000B"/>
    <w:rsid w:val="00DB0892"/>
    <w:rsid w:val="00DB0A4C"/>
    <w:rsid w:val="00DB1144"/>
    <w:rsid w:val="00DB1227"/>
    <w:rsid w:val="00DB1A24"/>
    <w:rsid w:val="00DB4565"/>
    <w:rsid w:val="00DB4CB7"/>
    <w:rsid w:val="00DB5BC5"/>
    <w:rsid w:val="00DB75CF"/>
    <w:rsid w:val="00DC02D8"/>
    <w:rsid w:val="00DC0737"/>
    <w:rsid w:val="00DC094F"/>
    <w:rsid w:val="00DC2284"/>
    <w:rsid w:val="00DC4042"/>
    <w:rsid w:val="00DC41DF"/>
    <w:rsid w:val="00DC4E64"/>
    <w:rsid w:val="00DC6CE4"/>
    <w:rsid w:val="00DC7036"/>
    <w:rsid w:val="00DC7482"/>
    <w:rsid w:val="00DC75A0"/>
    <w:rsid w:val="00DD0470"/>
    <w:rsid w:val="00DD13F5"/>
    <w:rsid w:val="00DD17ED"/>
    <w:rsid w:val="00DD22DF"/>
    <w:rsid w:val="00DD2951"/>
    <w:rsid w:val="00DD2E92"/>
    <w:rsid w:val="00DD396B"/>
    <w:rsid w:val="00DD3CAD"/>
    <w:rsid w:val="00DD5629"/>
    <w:rsid w:val="00DD6744"/>
    <w:rsid w:val="00DD6987"/>
    <w:rsid w:val="00DD6C5E"/>
    <w:rsid w:val="00DD718F"/>
    <w:rsid w:val="00DD7236"/>
    <w:rsid w:val="00DE0909"/>
    <w:rsid w:val="00DE16D4"/>
    <w:rsid w:val="00DE3623"/>
    <w:rsid w:val="00DE38DF"/>
    <w:rsid w:val="00DE3BDA"/>
    <w:rsid w:val="00DE3C9C"/>
    <w:rsid w:val="00DE58C9"/>
    <w:rsid w:val="00DE6115"/>
    <w:rsid w:val="00DE7397"/>
    <w:rsid w:val="00DF1076"/>
    <w:rsid w:val="00DF1CF1"/>
    <w:rsid w:val="00DF22C4"/>
    <w:rsid w:val="00DF2319"/>
    <w:rsid w:val="00DF2DB9"/>
    <w:rsid w:val="00DF30FF"/>
    <w:rsid w:val="00DF5A79"/>
    <w:rsid w:val="00DF5E82"/>
    <w:rsid w:val="00DF6745"/>
    <w:rsid w:val="00DF676E"/>
    <w:rsid w:val="00DF6F3B"/>
    <w:rsid w:val="00E00D81"/>
    <w:rsid w:val="00E0146B"/>
    <w:rsid w:val="00E01676"/>
    <w:rsid w:val="00E0222D"/>
    <w:rsid w:val="00E023BC"/>
    <w:rsid w:val="00E02B95"/>
    <w:rsid w:val="00E02D11"/>
    <w:rsid w:val="00E0393F"/>
    <w:rsid w:val="00E054D2"/>
    <w:rsid w:val="00E05818"/>
    <w:rsid w:val="00E06BCC"/>
    <w:rsid w:val="00E07794"/>
    <w:rsid w:val="00E077FF"/>
    <w:rsid w:val="00E12356"/>
    <w:rsid w:val="00E13BB1"/>
    <w:rsid w:val="00E1416F"/>
    <w:rsid w:val="00E157A0"/>
    <w:rsid w:val="00E16CEF"/>
    <w:rsid w:val="00E16FA4"/>
    <w:rsid w:val="00E20AAC"/>
    <w:rsid w:val="00E22AE7"/>
    <w:rsid w:val="00E23540"/>
    <w:rsid w:val="00E24FA5"/>
    <w:rsid w:val="00E25150"/>
    <w:rsid w:val="00E25A8E"/>
    <w:rsid w:val="00E262EA"/>
    <w:rsid w:val="00E27219"/>
    <w:rsid w:val="00E2777C"/>
    <w:rsid w:val="00E31358"/>
    <w:rsid w:val="00E314E1"/>
    <w:rsid w:val="00E324E2"/>
    <w:rsid w:val="00E33441"/>
    <w:rsid w:val="00E348D9"/>
    <w:rsid w:val="00E35146"/>
    <w:rsid w:val="00E36E49"/>
    <w:rsid w:val="00E37BCA"/>
    <w:rsid w:val="00E40158"/>
    <w:rsid w:val="00E41CB1"/>
    <w:rsid w:val="00E42A29"/>
    <w:rsid w:val="00E42C65"/>
    <w:rsid w:val="00E453B6"/>
    <w:rsid w:val="00E4725A"/>
    <w:rsid w:val="00E505BC"/>
    <w:rsid w:val="00E52A04"/>
    <w:rsid w:val="00E539A6"/>
    <w:rsid w:val="00E5449E"/>
    <w:rsid w:val="00E54812"/>
    <w:rsid w:val="00E55051"/>
    <w:rsid w:val="00E55F4C"/>
    <w:rsid w:val="00E568CF"/>
    <w:rsid w:val="00E56EF1"/>
    <w:rsid w:val="00E56FBF"/>
    <w:rsid w:val="00E60999"/>
    <w:rsid w:val="00E64A25"/>
    <w:rsid w:val="00E65643"/>
    <w:rsid w:val="00E65A47"/>
    <w:rsid w:val="00E6608E"/>
    <w:rsid w:val="00E67D50"/>
    <w:rsid w:val="00E703C4"/>
    <w:rsid w:val="00E72758"/>
    <w:rsid w:val="00E752AC"/>
    <w:rsid w:val="00E76728"/>
    <w:rsid w:val="00E76B5E"/>
    <w:rsid w:val="00E76F05"/>
    <w:rsid w:val="00E7701C"/>
    <w:rsid w:val="00E7796C"/>
    <w:rsid w:val="00E77B23"/>
    <w:rsid w:val="00E80307"/>
    <w:rsid w:val="00E82270"/>
    <w:rsid w:val="00E837D3"/>
    <w:rsid w:val="00E83F9B"/>
    <w:rsid w:val="00E85B32"/>
    <w:rsid w:val="00E869BC"/>
    <w:rsid w:val="00E873F0"/>
    <w:rsid w:val="00E90002"/>
    <w:rsid w:val="00E90B53"/>
    <w:rsid w:val="00E90F53"/>
    <w:rsid w:val="00E91659"/>
    <w:rsid w:val="00E926C3"/>
    <w:rsid w:val="00E93258"/>
    <w:rsid w:val="00E95731"/>
    <w:rsid w:val="00E959D9"/>
    <w:rsid w:val="00E95AA3"/>
    <w:rsid w:val="00EA233C"/>
    <w:rsid w:val="00EA3156"/>
    <w:rsid w:val="00EA6368"/>
    <w:rsid w:val="00EA645C"/>
    <w:rsid w:val="00EA7EA2"/>
    <w:rsid w:val="00EB039A"/>
    <w:rsid w:val="00EB1110"/>
    <w:rsid w:val="00EB364E"/>
    <w:rsid w:val="00EB409A"/>
    <w:rsid w:val="00EB41DE"/>
    <w:rsid w:val="00EB424A"/>
    <w:rsid w:val="00EB48A6"/>
    <w:rsid w:val="00EB53B6"/>
    <w:rsid w:val="00EB5F24"/>
    <w:rsid w:val="00EB745A"/>
    <w:rsid w:val="00EB7E96"/>
    <w:rsid w:val="00EC0626"/>
    <w:rsid w:val="00EC448E"/>
    <w:rsid w:val="00EC48C0"/>
    <w:rsid w:val="00EC50F6"/>
    <w:rsid w:val="00EC57B3"/>
    <w:rsid w:val="00EC5DF8"/>
    <w:rsid w:val="00EC6C78"/>
    <w:rsid w:val="00EC7254"/>
    <w:rsid w:val="00ED059B"/>
    <w:rsid w:val="00ED1AE2"/>
    <w:rsid w:val="00ED258F"/>
    <w:rsid w:val="00ED3F5A"/>
    <w:rsid w:val="00ED4330"/>
    <w:rsid w:val="00ED448E"/>
    <w:rsid w:val="00ED493E"/>
    <w:rsid w:val="00ED535C"/>
    <w:rsid w:val="00ED5627"/>
    <w:rsid w:val="00ED6BC6"/>
    <w:rsid w:val="00ED753E"/>
    <w:rsid w:val="00ED7846"/>
    <w:rsid w:val="00ED7E52"/>
    <w:rsid w:val="00EE13CA"/>
    <w:rsid w:val="00EE1B95"/>
    <w:rsid w:val="00EE23EA"/>
    <w:rsid w:val="00EE3CBF"/>
    <w:rsid w:val="00EE4B83"/>
    <w:rsid w:val="00EE774A"/>
    <w:rsid w:val="00EF0EF4"/>
    <w:rsid w:val="00EF16EE"/>
    <w:rsid w:val="00EF4D4C"/>
    <w:rsid w:val="00EF5F44"/>
    <w:rsid w:val="00EF693F"/>
    <w:rsid w:val="00EF6AD5"/>
    <w:rsid w:val="00EF7BF7"/>
    <w:rsid w:val="00F0160F"/>
    <w:rsid w:val="00F0207A"/>
    <w:rsid w:val="00F020DE"/>
    <w:rsid w:val="00F0270A"/>
    <w:rsid w:val="00F0295E"/>
    <w:rsid w:val="00F033D7"/>
    <w:rsid w:val="00F040D7"/>
    <w:rsid w:val="00F06901"/>
    <w:rsid w:val="00F0767A"/>
    <w:rsid w:val="00F11166"/>
    <w:rsid w:val="00F12027"/>
    <w:rsid w:val="00F1230A"/>
    <w:rsid w:val="00F135D0"/>
    <w:rsid w:val="00F1564C"/>
    <w:rsid w:val="00F17533"/>
    <w:rsid w:val="00F20B93"/>
    <w:rsid w:val="00F21E1C"/>
    <w:rsid w:val="00F227EA"/>
    <w:rsid w:val="00F23D57"/>
    <w:rsid w:val="00F23FEC"/>
    <w:rsid w:val="00F26847"/>
    <w:rsid w:val="00F268DF"/>
    <w:rsid w:val="00F26D86"/>
    <w:rsid w:val="00F275E9"/>
    <w:rsid w:val="00F30165"/>
    <w:rsid w:val="00F3142E"/>
    <w:rsid w:val="00F320BE"/>
    <w:rsid w:val="00F326EA"/>
    <w:rsid w:val="00F327EF"/>
    <w:rsid w:val="00F33682"/>
    <w:rsid w:val="00F36CAD"/>
    <w:rsid w:val="00F372EE"/>
    <w:rsid w:val="00F37AC2"/>
    <w:rsid w:val="00F37F85"/>
    <w:rsid w:val="00F411E7"/>
    <w:rsid w:val="00F44C99"/>
    <w:rsid w:val="00F4554F"/>
    <w:rsid w:val="00F464DA"/>
    <w:rsid w:val="00F47060"/>
    <w:rsid w:val="00F476F5"/>
    <w:rsid w:val="00F50591"/>
    <w:rsid w:val="00F50AFB"/>
    <w:rsid w:val="00F50BF4"/>
    <w:rsid w:val="00F5144D"/>
    <w:rsid w:val="00F51B20"/>
    <w:rsid w:val="00F51FB6"/>
    <w:rsid w:val="00F54A50"/>
    <w:rsid w:val="00F5569D"/>
    <w:rsid w:val="00F55997"/>
    <w:rsid w:val="00F55A1C"/>
    <w:rsid w:val="00F602A0"/>
    <w:rsid w:val="00F60339"/>
    <w:rsid w:val="00F604DD"/>
    <w:rsid w:val="00F63C01"/>
    <w:rsid w:val="00F6685C"/>
    <w:rsid w:val="00F7304F"/>
    <w:rsid w:val="00F75613"/>
    <w:rsid w:val="00F803F5"/>
    <w:rsid w:val="00F81356"/>
    <w:rsid w:val="00F82141"/>
    <w:rsid w:val="00F82721"/>
    <w:rsid w:val="00F82761"/>
    <w:rsid w:val="00F83F89"/>
    <w:rsid w:val="00F85605"/>
    <w:rsid w:val="00F87195"/>
    <w:rsid w:val="00F920BE"/>
    <w:rsid w:val="00F92489"/>
    <w:rsid w:val="00F937F1"/>
    <w:rsid w:val="00F948AC"/>
    <w:rsid w:val="00F97B54"/>
    <w:rsid w:val="00F97EC6"/>
    <w:rsid w:val="00FA1876"/>
    <w:rsid w:val="00FA1AD4"/>
    <w:rsid w:val="00FA2160"/>
    <w:rsid w:val="00FA2652"/>
    <w:rsid w:val="00FA2D7E"/>
    <w:rsid w:val="00FA38D3"/>
    <w:rsid w:val="00FA463E"/>
    <w:rsid w:val="00FA5110"/>
    <w:rsid w:val="00FA54DE"/>
    <w:rsid w:val="00FA68F1"/>
    <w:rsid w:val="00FA6B22"/>
    <w:rsid w:val="00FA711C"/>
    <w:rsid w:val="00FA7150"/>
    <w:rsid w:val="00FA7E40"/>
    <w:rsid w:val="00FB0472"/>
    <w:rsid w:val="00FB1764"/>
    <w:rsid w:val="00FB2A5C"/>
    <w:rsid w:val="00FB2C1B"/>
    <w:rsid w:val="00FB6426"/>
    <w:rsid w:val="00FC1F61"/>
    <w:rsid w:val="00FC2D22"/>
    <w:rsid w:val="00FD421B"/>
    <w:rsid w:val="00FD5002"/>
    <w:rsid w:val="00FD5DAE"/>
    <w:rsid w:val="00FD75E2"/>
    <w:rsid w:val="00FE0492"/>
    <w:rsid w:val="00FE20FD"/>
    <w:rsid w:val="00FE36A2"/>
    <w:rsid w:val="00FE3E12"/>
    <w:rsid w:val="00FE462A"/>
    <w:rsid w:val="00FE4DFD"/>
    <w:rsid w:val="00FE5BAF"/>
    <w:rsid w:val="00FE7247"/>
    <w:rsid w:val="00FE7EF8"/>
    <w:rsid w:val="00FF05E8"/>
    <w:rsid w:val="00FF0A80"/>
    <w:rsid w:val="00FF12B9"/>
    <w:rsid w:val="00FF151B"/>
    <w:rsid w:val="00FF2E78"/>
    <w:rsid w:val="00FF566E"/>
    <w:rsid w:val="00FF5CF4"/>
    <w:rsid w:val="00FF73CD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4C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2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508</Words>
  <Characters>2900</Characters>
  <Application>Microsoft Office Outlook</Application>
  <DocSecurity>0</DocSecurity>
  <Lines>0</Lines>
  <Paragraphs>0</Paragraphs>
  <ScaleCrop>false</ScaleCrop>
  <Company>minjust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Батр</cp:lastModifiedBy>
  <cp:revision>4</cp:revision>
  <cp:lastPrinted>2014-11-19T09:50:00Z</cp:lastPrinted>
  <dcterms:created xsi:type="dcterms:W3CDTF">2014-11-19T07:51:00Z</dcterms:created>
  <dcterms:modified xsi:type="dcterms:W3CDTF">2017-05-29T08:15:00Z</dcterms:modified>
</cp:coreProperties>
</file>